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D9855" w14:textId="77777777" w:rsidR="00DF318B" w:rsidRPr="009014DC" w:rsidRDefault="00DF318B" w:rsidP="00DF318B">
      <w:pPr>
        <w:pStyle w:val="LAAufz1"/>
        <w:numPr>
          <w:ilvl w:val="0"/>
          <w:numId w:val="0"/>
        </w:numPr>
        <w:pBdr>
          <w:top w:val="single" w:sz="4" w:space="1" w:color="auto"/>
          <w:left w:val="single" w:sz="4" w:space="4" w:color="auto"/>
          <w:bottom w:val="single" w:sz="4" w:space="1" w:color="auto"/>
          <w:right w:val="single" w:sz="4" w:space="4" w:color="auto"/>
        </w:pBdr>
        <w:ind w:left="284" w:hanging="283"/>
        <w:rPr>
          <w:b/>
          <w:szCs w:val="21"/>
        </w:rPr>
      </w:pPr>
      <w:bookmarkStart w:id="0" w:name="_Hlk57128434"/>
      <w:r w:rsidRPr="009014DC">
        <w:rPr>
          <w:b/>
          <w:szCs w:val="21"/>
        </w:rPr>
        <w:t>Verbindliche Hinweise zur Bearbeitung des Formblatts:</w:t>
      </w:r>
    </w:p>
    <w:p w14:paraId="24E9EC8B" w14:textId="7A0A0C90" w:rsidR="00DF318B" w:rsidRPr="009014DC" w:rsidRDefault="00DF318B" w:rsidP="00DF318B">
      <w:pPr>
        <w:pStyle w:val="LAAufz1"/>
        <w:pBdr>
          <w:top w:val="single" w:sz="4" w:space="1" w:color="auto"/>
          <w:left w:val="single" w:sz="4" w:space="4" w:color="auto"/>
          <w:bottom w:val="single" w:sz="4" w:space="1" w:color="auto"/>
          <w:right w:val="single" w:sz="4" w:space="4" w:color="auto"/>
        </w:pBdr>
        <w:tabs>
          <w:tab w:val="clear" w:pos="992"/>
          <w:tab w:val="num" w:pos="709"/>
        </w:tabs>
        <w:ind w:left="426"/>
        <w:rPr>
          <w:szCs w:val="21"/>
        </w:rPr>
      </w:pPr>
      <w:r w:rsidRPr="009014DC">
        <w:rPr>
          <w:szCs w:val="21"/>
        </w:rPr>
        <w:t>Der Bieter</w:t>
      </w:r>
      <w:r>
        <w:rPr>
          <w:szCs w:val="21"/>
        </w:rPr>
        <w:t>/die Bietergemeinschaft</w:t>
      </w:r>
      <w:r w:rsidRPr="009014DC">
        <w:rPr>
          <w:szCs w:val="21"/>
        </w:rPr>
        <w:t xml:space="preserve"> </w:t>
      </w:r>
      <w:proofErr w:type="gramStart"/>
      <w:r w:rsidRPr="009014DC">
        <w:rPr>
          <w:szCs w:val="21"/>
        </w:rPr>
        <w:t>muss</w:t>
      </w:r>
      <w:proofErr w:type="gramEnd"/>
      <w:r w:rsidRPr="009014DC">
        <w:rPr>
          <w:szCs w:val="21"/>
        </w:rPr>
        <w:t xml:space="preserve"> die in den grau hinterlegten markierten Bereichen des Formblatts geforderten Angaben und Erklärungen abgeben. Dabei sind – </w:t>
      </w:r>
      <w:proofErr w:type="gramStart"/>
      <w:r w:rsidRPr="009014DC">
        <w:rPr>
          <w:szCs w:val="21"/>
        </w:rPr>
        <w:t>soweit</w:t>
      </w:r>
      <w:proofErr w:type="gramEnd"/>
      <w:r w:rsidRPr="009014DC">
        <w:rPr>
          <w:szCs w:val="21"/>
        </w:rPr>
        <w:t xml:space="preserve"> vorgesehen – die grauen Felder in diesen Bereichen in der Datei vollständig auszufüllen und die Datei zusammen mit den übrigen Angebotsbestandteilen gemäß den Vorgaben im Verfahrensbrief bis zum Ablauf der Angebotsfrist über das E-Vergabe-Portal zu übermitteln.</w:t>
      </w:r>
    </w:p>
    <w:p w14:paraId="3D24470B" w14:textId="77777777" w:rsidR="00DF318B" w:rsidRPr="009014DC" w:rsidRDefault="00DF318B" w:rsidP="00DF318B">
      <w:pPr>
        <w:pStyle w:val="LAAufz1"/>
        <w:pBdr>
          <w:top w:val="single" w:sz="4" w:space="1" w:color="auto"/>
          <w:left w:val="single" w:sz="4" w:space="4" w:color="auto"/>
          <w:bottom w:val="single" w:sz="4" w:space="1" w:color="auto"/>
          <w:right w:val="single" w:sz="4" w:space="4" w:color="auto"/>
        </w:pBdr>
        <w:tabs>
          <w:tab w:val="clear" w:pos="992"/>
          <w:tab w:val="num" w:pos="709"/>
        </w:tabs>
        <w:ind w:left="426"/>
        <w:rPr>
          <w:szCs w:val="21"/>
        </w:rPr>
      </w:pPr>
      <w:r w:rsidRPr="009014DC">
        <w:rPr>
          <w:szCs w:val="21"/>
        </w:rPr>
        <w:t>Ist der Bieter eine Bietergemeinschaft, ist nur ein (1) Formblatt von der Bietergemeinschaft auszufüllen. Formblätter von einzelnen Mitgliedern werden nicht angenommen. Die Erklärungen im Formblatt gelten damit als von allen Mitgliedern der Bietergemeinschaft abgegeben.</w:t>
      </w:r>
    </w:p>
    <w:p w14:paraId="33C653D4" w14:textId="77777777" w:rsidR="00DF318B" w:rsidRPr="009014DC" w:rsidRDefault="00DF318B" w:rsidP="00DF318B">
      <w:pPr>
        <w:pStyle w:val="LAAufz1"/>
        <w:pBdr>
          <w:top w:val="single" w:sz="4" w:space="1" w:color="auto"/>
          <w:left w:val="single" w:sz="4" w:space="4" w:color="auto"/>
          <w:bottom w:val="single" w:sz="4" w:space="1" w:color="auto"/>
          <w:right w:val="single" w:sz="4" w:space="4" w:color="auto"/>
        </w:pBdr>
        <w:tabs>
          <w:tab w:val="clear" w:pos="992"/>
          <w:tab w:val="num" w:pos="709"/>
        </w:tabs>
        <w:ind w:left="426"/>
        <w:rPr>
          <w:szCs w:val="21"/>
        </w:rPr>
      </w:pPr>
      <w:r w:rsidRPr="009014DC">
        <w:rPr>
          <w:szCs w:val="21"/>
        </w:rPr>
        <w:t>Die geforderten Anlagen sind dem Formblatt beizufügen.</w:t>
      </w:r>
    </w:p>
    <w:bookmarkEnd w:id="0"/>
    <w:p w14:paraId="1EC73DE1" w14:textId="77777777" w:rsidR="00DF318B" w:rsidRDefault="00DF318B">
      <w:pPr>
        <w:spacing w:after="160" w:line="259" w:lineRule="auto"/>
        <w:rPr>
          <w:rFonts w:eastAsia="Times New Roman" w:cs="Times New Roman"/>
          <w:b/>
          <w:bCs/>
          <w:szCs w:val="24"/>
          <w:lang w:eastAsia="de-DE"/>
        </w:rPr>
      </w:pPr>
      <w:r>
        <w:br w:type="page"/>
      </w:r>
    </w:p>
    <w:p w14:paraId="52B81798" w14:textId="77777777" w:rsidR="00DF318B" w:rsidRPr="009014DC" w:rsidRDefault="00DF318B" w:rsidP="00DF318B">
      <w:pPr>
        <w:pStyle w:val="LAEbene1"/>
        <w:rPr>
          <w:szCs w:val="21"/>
        </w:rPr>
      </w:pPr>
      <w:bookmarkStart w:id="1" w:name="_Ref454132594"/>
      <w:bookmarkStart w:id="2" w:name="_Hlk181281135"/>
      <w:r w:rsidRPr="009014DC">
        <w:rPr>
          <w:szCs w:val="21"/>
        </w:rPr>
        <w:lastRenderedPageBreak/>
        <w:t>Eigenerklärung zum Nichtvorliegen von Ausschlussgründen nach § 123 Abs. 1-3 GWB</w:t>
      </w:r>
      <w:bookmarkEnd w:id="1"/>
    </w:p>
    <w:p w14:paraId="7B6DF5B0" w14:textId="77777777" w:rsidR="00DF318B" w:rsidRPr="009014DC" w:rsidRDefault="00DF318B" w:rsidP="00DF318B">
      <w:pPr>
        <w:pStyle w:val="LAText1"/>
        <w:spacing w:before="0"/>
        <w:rPr>
          <w:szCs w:val="21"/>
        </w:rPr>
      </w:pPr>
    </w:p>
    <w:tbl>
      <w:tblPr>
        <w:tblStyle w:val="Tabellenraster"/>
        <w:tblW w:w="0" w:type="auto"/>
        <w:tblInd w:w="567" w:type="dxa"/>
        <w:tblLook w:val="04A0" w:firstRow="1" w:lastRow="0" w:firstColumn="1" w:lastColumn="0" w:noHBand="0" w:noVBand="1"/>
      </w:tblPr>
      <w:tblGrid>
        <w:gridCol w:w="8495"/>
      </w:tblGrid>
      <w:tr w:rsidR="00DF318B" w:rsidRPr="009014DC" w14:paraId="2F165F05" w14:textId="77777777" w:rsidTr="00FC353A">
        <w:tc>
          <w:tcPr>
            <w:tcW w:w="9062" w:type="dxa"/>
            <w:shd w:val="clear" w:color="auto" w:fill="F2F2F2" w:themeFill="background1" w:themeFillShade="F2"/>
          </w:tcPr>
          <w:p w14:paraId="4477481D" w14:textId="77777777" w:rsidR="00DF318B" w:rsidRPr="009014DC" w:rsidRDefault="00D415A4" w:rsidP="00FC353A">
            <w:pPr>
              <w:pStyle w:val="LAText1"/>
              <w:spacing w:before="0"/>
              <w:ind w:left="459" w:hanging="459"/>
              <w:rPr>
                <w:szCs w:val="21"/>
              </w:rPr>
            </w:pPr>
            <w:sdt>
              <w:sdtPr>
                <w:rPr>
                  <w:szCs w:val="21"/>
                </w:rPr>
                <w:id w:val="1417589542"/>
                <w14:checkbox>
                  <w14:checked w14:val="0"/>
                  <w14:checkedState w14:val="2612" w14:font="MS Gothic"/>
                  <w14:uncheckedState w14:val="2610" w14:font="MS Gothic"/>
                </w14:checkbox>
              </w:sdtPr>
              <w:sdtEndPr/>
              <w:sdtContent>
                <w:r w:rsidR="00DF318B" w:rsidRPr="009014DC">
                  <w:rPr>
                    <w:rFonts w:ascii="MS Gothic" w:eastAsia="MS Gothic" w:hAnsi="MS Gothic" w:hint="eastAsia"/>
                    <w:szCs w:val="21"/>
                  </w:rPr>
                  <w:t>☐</w:t>
                </w:r>
              </w:sdtContent>
            </w:sdt>
            <w:r w:rsidR="00DF318B" w:rsidRPr="009014DC">
              <w:rPr>
                <w:szCs w:val="21"/>
              </w:rPr>
              <w:tab/>
              <w:t>Ich/Wir erkl</w:t>
            </w:r>
            <w:r w:rsidR="00DF318B" w:rsidRPr="009014DC">
              <w:rPr>
                <w:rFonts w:cs="Arial"/>
                <w:szCs w:val="21"/>
              </w:rPr>
              <w:t>ä</w:t>
            </w:r>
            <w:r w:rsidR="00DF318B" w:rsidRPr="009014DC">
              <w:rPr>
                <w:szCs w:val="21"/>
              </w:rPr>
              <w:t>re(n), dass keine Ausschlussgründe nach § 123 Abs. 1-3 GWB vorliegen.</w:t>
            </w:r>
          </w:p>
        </w:tc>
      </w:tr>
    </w:tbl>
    <w:p w14:paraId="08481E88" w14:textId="77777777" w:rsidR="00DF318B" w:rsidRPr="009014DC" w:rsidRDefault="00DF318B" w:rsidP="00DF318B">
      <w:pPr>
        <w:pStyle w:val="LAText1"/>
        <w:spacing w:before="0"/>
        <w:rPr>
          <w:szCs w:val="21"/>
        </w:rPr>
      </w:pPr>
    </w:p>
    <w:tbl>
      <w:tblPr>
        <w:tblStyle w:val="Tabellenraster"/>
        <w:tblW w:w="0" w:type="auto"/>
        <w:tblInd w:w="562" w:type="dxa"/>
        <w:tblBorders>
          <w:insideH w:val="none" w:sz="0" w:space="0" w:color="auto"/>
          <w:insideV w:val="none" w:sz="0" w:space="0" w:color="auto"/>
        </w:tblBorders>
        <w:tblLook w:val="04A0" w:firstRow="1" w:lastRow="0" w:firstColumn="1" w:lastColumn="0" w:noHBand="0" w:noVBand="1"/>
      </w:tblPr>
      <w:tblGrid>
        <w:gridCol w:w="8500"/>
      </w:tblGrid>
      <w:tr w:rsidR="00DF318B" w:rsidRPr="009014DC" w14:paraId="17AB3EB3" w14:textId="77777777" w:rsidTr="00FC353A">
        <w:tc>
          <w:tcPr>
            <w:tcW w:w="8500" w:type="dxa"/>
            <w:shd w:val="clear" w:color="auto" w:fill="F2F2F2" w:themeFill="background1" w:themeFillShade="F2"/>
          </w:tcPr>
          <w:p w14:paraId="51C80778" w14:textId="77777777" w:rsidR="00DF318B" w:rsidRPr="009014DC" w:rsidRDefault="00DF318B" w:rsidP="00FC353A">
            <w:pPr>
              <w:pStyle w:val="LAText"/>
              <w:shd w:val="clear" w:color="auto" w:fill="F2F2F2" w:themeFill="background1" w:themeFillShade="F2"/>
              <w:ind w:left="34" w:firstLine="3"/>
              <w:rPr>
                <w:szCs w:val="21"/>
              </w:rPr>
            </w:pPr>
            <w:r w:rsidRPr="009014DC">
              <w:rPr>
                <w:szCs w:val="21"/>
              </w:rPr>
              <w:t xml:space="preserve">Für den Fall, dass die vorgenannte Eigenerklärung zum Nichtvorliegen der Ausschlussgründe nach § 123 Abs. 1-3 GWB </w:t>
            </w:r>
            <w:r w:rsidRPr="009014DC">
              <w:rPr>
                <w:b/>
                <w:bCs/>
                <w:szCs w:val="21"/>
              </w:rPr>
              <w:t>nicht</w:t>
            </w:r>
            <w:r w:rsidRPr="009014DC">
              <w:rPr>
                <w:szCs w:val="21"/>
              </w:rPr>
              <w:t xml:space="preserve"> abgegeben wurde: </w:t>
            </w:r>
          </w:p>
          <w:p w14:paraId="01D36C0D" w14:textId="77777777" w:rsidR="00DF318B" w:rsidRPr="009014DC" w:rsidRDefault="00D415A4" w:rsidP="00FC353A">
            <w:pPr>
              <w:pStyle w:val="LAText"/>
              <w:shd w:val="clear" w:color="auto" w:fill="F2F2F2" w:themeFill="background1" w:themeFillShade="F2"/>
              <w:ind w:left="426" w:hanging="426"/>
              <w:rPr>
                <w:szCs w:val="21"/>
              </w:rPr>
            </w:pPr>
            <w:sdt>
              <w:sdtPr>
                <w:rPr>
                  <w:szCs w:val="21"/>
                </w:rPr>
                <w:id w:val="73245260"/>
                <w14:checkbox>
                  <w14:checked w14:val="0"/>
                  <w14:checkedState w14:val="2612" w14:font="MS Gothic"/>
                  <w14:uncheckedState w14:val="2610" w14:font="MS Gothic"/>
                </w14:checkbox>
              </w:sdtPr>
              <w:sdtEndPr/>
              <w:sdtContent>
                <w:r w:rsidR="00DF318B" w:rsidRPr="009014DC">
                  <w:rPr>
                    <w:rFonts w:ascii="MS Gothic" w:eastAsia="MS Gothic" w:hAnsi="MS Gothic" w:hint="eastAsia"/>
                    <w:szCs w:val="21"/>
                  </w:rPr>
                  <w:t>☐</w:t>
                </w:r>
              </w:sdtContent>
            </w:sdt>
            <w:r w:rsidR="00DF318B" w:rsidRPr="009014DC">
              <w:rPr>
                <w:bCs/>
                <w:szCs w:val="21"/>
              </w:rPr>
              <w:tab/>
            </w:r>
            <w:r w:rsidR="00DF318B" w:rsidRPr="009014DC">
              <w:rPr>
                <w:szCs w:val="21"/>
              </w:rPr>
              <w:t>Erklärung, welche(r) der vorgenannten Ausschlussgründe vorliegt/vorliegen:</w:t>
            </w:r>
          </w:p>
          <w:p w14:paraId="26E4DFF4" w14:textId="77777777" w:rsidR="00DF318B" w:rsidRPr="009014DC" w:rsidRDefault="00DF318B" w:rsidP="00FC353A">
            <w:pPr>
              <w:pStyle w:val="LAText"/>
              <w:shd w:val="clear" w:color="auto" w:fill="F2F2F2" w:themeFill="background1" w:themeFillShade="F2"/>
              <w:ind w:left="426" w:hanging="426"/>
              <w:rPr>
                <w:szCs w:val="21"/>
              </w:rPr>
            </w:pPr>
            <w:r w:rsidRPr="009014DC">
              <w:rPr>
                <w:i/>
                <w:szCs w:val="21"/>
              </w:rPr>
              <w:tab/>
            </w:r>
            <w:r w:rsidRPr="009014DC">
              <w:rPr>
                <w:i/>
                <w:szCs w:val="21"/>
              </w:rPr>
              <w:fldChar w:fldCharType="begin">
                <w:ffData>
                  <w:name w:val=""/>
                  <w:enabled/>
                  <w:calcOnExi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szCs w:val="21"/>
              </w:rPr>
              <w:fldChar w:fldCharType="end"/>
            </w:r>
          </w:p>
          <w:p w14:paraId="35705415" w14:textId="77777777" w:rsidR="00DF318B" w:rsidRPr="009014DC" w:rsidRDefault="00D415A4" w:rsidP="00FC353A">
            <w:pPr>
              <w:pStyle w:val="LAText"/>
              <w:shd w:val="clear" w:color="auto" w:fill="F2F2F2" w:themeFill="background1" w:themeFillShade="F2"/>
              <w:ind w:left="426" w:hanging="426"/>
              <w:rPr>
                <w:szCs w:val="21"/>
              </w:rPr>
            </w:pPr>
            <w:sdt>
              <w:sdtPr>
                <w:rPr>
                  <w:szCs w:val="21"/>
                </w:rPr>
                <w:id w:val="-1536026696"/>
                <w14:checkbox>
                  <w14:checked w14:val="0"/>
                  <w14:checkedState w14:val="2612" w14:font="MS Gothic"/>
                  <w14:uncheckedState w14:val="2610" w14:font="MS Gothic"/>
                </w14:checkbox>
              </w:sdtPr>
              <w:sdtEndPr/>
              <w:sdtContent>
                <w:r w:rsidR="00DF318B" w:rsidRPr="009014DC">
                  <w:rPr>
                    <w:rFonts w:ascii="Segoe UI Symbol" w:hAnsi="Segoe UI Symbol" w:cs="Segoe UI Symbol"/>
                    <w:szCs w:val="21"/>
                  </w:rPr>
                  <w:t>☐</w:t>
                </w:r>
              </w:sdtContent>
            </w:sdt>
            <w:r w:rsidR="00DF318B" w:rsidRPr="009014DC">
              <w:rPr>
                <w:bCs/>
                <w:szCs w:val="21"/>
              </w:rPr>
              <w:tab/>
            </w:r>
            <w:r w:rsidR="00DF318B" w:rsidRPr="009014DC">
              <w:rPr>
                <w:szCs w:val="21"/>
              </w:rPr>
              <w:t>Es wurden die folgenden Selbstreinigungsmaßnahmen nach § 125 Abs. 1 S.1 Nr. 1-3 GWB ergriffen:</w:t>
            </w:r>
          </w:p>
          <w:p w14:paraId="31567C33" w14:textId="77777777" w:rsidR="00DF318B" w:rsidRPr="009014DC" w:rsidRDefault="00DF318B" w:rsidP="00FC353A">
            <w:pPr>
              <w:pStyle w:val="LAText"/>
              <w:shd w:val="clear" w:color="auto" w:fill="F2F2F2" w:themeFill="background1" w:themeFillShade="F2"/>
              <w:ind w:left="426" w:hanging="426"/>
              <w:rPr>
                <w:szCs w:val="21"/>
              </w:rPr>
            </w:pPr>
            <w:r w:rsidRPr="009014DC">
              <w:rPr>
                <w:i/>
                <w:szCs w:val="21"/>
              </w:rPr>
              <w:tab/>
            </w:r>
            <w:r w:rsidRPr="009014DC">
              <w:rPr>
                <w:i/>
                <w:szCs w:val="21"/>
              </w:rPr>
              <w:fldChar w:fldCharType="begin">
                <w:ffData>
                  <w:name w:val=""/>
                  <w:enabled/>
                  <w:calcOnExi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szCs w:val="21"/>
              </w:rPr>
              <w:fldChar w:fldCharType="end"/>
            </w:r>
          </w:p>
          <w:p w14:paraId="5DE790CF" w14:textId="77777777" w:rsidR="00DF318B" w:rsidRPr="009014DC" w:rsidRDefault="00DF318B" w:rsidP="00FC353A">
            <w:pPr>
              <w:pStyle w:val="LAText"/>
              <w:shd w:val="clear" w:color="auto" w:fill="F2F2F2" w:themeFill="background1" w:themeFillShade="F2"/>
              <w:spacing w:before="0"/>
              <w:ind w:left="426" w:hanging="426"/>
              <w:rPr>
                <w:szCs w:val="21"/>
              </w:rPr>
            </w:pPr>
          </w:p>
        </w:tc>
      </w:tr>
    </w:tbl>
    <w:p w14:paraId="1F912947" w14:textId="77777777" w:rsidR="00DF318B" w:rsidRPr="009014DC" w:rsidRDefault="00DF318B" w:rsidP="00DF318B">
      <w:pPr>
        <w:spacing w:after="160" w:line="259" w:lineRule="auto"/>
        <w:rPr>
          <w:szCs w:val="21"/>
        </w:rPr>
      </w:pPr>
    </w:p>
    <w:p w14:paraId="1EE950E0" w14:textId="77777777" w:rsidR="00DF318B" w:rsidRPr="009014DC" w:rsidRDefault="00DF318B" w:rsidP="00DF318B">
      <w:pPr>
        <w:pStyle w:val="LAEbene1"/>
        <w:rPr>
          <w:szCs w:val="21"/>
        </w:rPr>
      </w:pPr>
      <w:r w:rsidRPr="009014DC">
        <w:rPr>
          <w:szCs w:val="21"/>
        </w:rPr>
        <w:t>Eigenerklärung zum Nichtvorliegen von Ausschlussgründen nach § 123 Abs. 4 GWB</w:t>
      </w:r>
    </w:p>
    <w:p w14:paraId="77D0712C" w14:textId="77777777" w:rsidR="00DF318B" w:rsidRPr="009014DC" w:rsidRDefault="00DF318B" w:rsidP="00DF318B">
      <w:pPr>
        <w:pStyle w:val="LAText1"/>
        <w:spacing w:before="0"/>
        <w:rPr>
          <w:szCs w:val="21"/>
        </w:rPr>
      </w:pPr>
    </w:p>
    <w:tbl>
      <w:tblPr>
        <w:tblStyle w:val="Tabellenraster"/>
        <w:tblW w:w="0" w:type="auto"/>
        <w:tblInd w:w="567" w:type="dxa"/>
        <w:tblLook w:val="04A0" w:firstRow="1" w:lastRow="0" w:firstColumn="1" w:lastColumn="0" w:noHBand="0" w:noVBand="1"/>
      </w:tblPr>
      <w:tblGrid>
        <w:gridCol w:w="8495"/>
      </w:tblGrid>
      <w:tr w:rsidR="00DF318B" w:rsidRPr="009014DC" w14:paraId="1BAA78B6" w14:textId="77777777" w:rsidTr="00FC353A">
        <w:tc>
          <w:tcPr>
            <w:tcW w:w="8495" w:type="dxa"/>
            <w:shd w:val="clear" w:color="auto" w:fill="F2F2F2" w:themeFill="background1" w:themeFillShade="F2"/>
          </w:tcPr>
          <w:p w14:paraId="12928FFC" w14:textId="25443150" w:rsidR="00DF318B" w:rsidRPr="009014DC" w:rsidRDefault="00D415A4" w:rsidP="00FC353A">
            <w:pPr>
              <w:pStyle w:val="LAText1"/>
              <w:spacing w:before="0"/>
              <w:ind w:left="459" w:hanging="459"/>
              <w:rPr>
                <w:szCs w:val="21"/>
              </w:rPr>
            </w:pPr>
            <w:sdt>
              <w:sdtPr>
                <w:rPr>
                  <w:szCs w:val="21"/>
                </w:rPr>
                <w:id w:val="-624460895"/>
                <w14:checkbox>
                  <w14:checked w14:val="0"/>
                  <w14:checkedState w14:val="2612" w14:font="MS Gothic"/>
                  <w14:uncheckedState w14:val="2610" w14:font="MS Gothic"/>
                </w14:checkbox>
              </w:sdtPr>
              <w:sdtEndPr/>
              <w:sdtContent>
                <w:r w:rsidR="00D44CA9">
                  <w:rPr>
                    <w:rFonts w:ascii="MS Gothic" w:eastAsia="MS Gothic" w:hAnsi="MS Gothic" w:hint="eastAsia"/>
                    <w:szCs w:val="21"/>
                  </w:rPr>
                  <w:t>☐</w:t>
                </w:r>
              </w:sdtContent>
            </w:sdt>
            <w:r w:rsidR="00DF318B" w:rsidRPr="009014DC">
              <w:rPr>
                <w:szCs w:val="21"/>
              </w:rPr>
              <w:tab/>
              <w:t>Ich/Wir erkl</w:t>
            </w:r>
            <w:r w:rsidR="00DF318B" w:rsidRPr="009014DC">
              <w:rPr>
                <w:rFonts w:cs="Arial"/>
                <w:szCs w:val="21"/>
              </w:rPr>
              <w:t>ä</w:t>
            </w:r>
            <w:r w:rsidR="00DF318B" w:rsidRPr="009014DC">
              <w:rPr>
                <w:szCs w:val="21"/>
              </w:rPr>
              <w:t>re(n), dass keine Ausschlussgründe nach § 123 Abs. 4 GWB vorliegen.</w:t>
            </w:r>
          </w:p>
        </w:tc>
      </w:tr>
    </w:tbl>
    <w:p w14:paraId="75E5A080" w14:textId="77777777" w:rsidR="00DF318B" w:rsidRPr="009014DC" w:rsidRDefault="00DF318B" w:rsidP="00DF318B">
      <w:pPr>
        <w:pStyle w:val="LAText"/>
        <w:spacing w:before="0"/>
        <w:ind w:left="567"/>
        <w:rPr>
          <w:szCs w:val="21"/>
        </w:rPr>
      </w:pPr>
    </w:p>
    <w:tbl>
      <w:tblPr>
        <w:tblStyle w:val="Tabellenraster"/>
        <w:tblW w:w="0" w:type="auto"/>
        <w:tblInd w:w="567" w:type="dxa"/>
        <w:tblLook w:val="04A0" w:firstRow="1" w:lastRow="0" w:firstColumn="1" w:lastColumn="0" w:noHBand="0" w:noVBand="1"/>
      </w:tblPr>
      <w:tblGrid>
        <w:gridCol w:w="8495"/>
      </w:tblGrid>
      <w:tr w:rsidR="00DF318B" w:rsidRPr="009014DC" w14:paraId="2348B58E" w14:textId="77777777" w:rsidTr="00FC353A">
        <w:tc>
          <w:tcPr>
            <w:tcW w:w="9062" w:type="dxa"/>
            <w:shd w:val="clear" w:color="auto" w:fill="F2F2F2" w:themeFill="background1" w:themeFillShade="F2"/>
          </w:tcPr>
          <w:p w14:paraId="054B4C29" w14:textId="77777777" w:rsidR="00DF318B" w:rsidRPr="009014DC" w:rsidRDefault="00DF318B" w:rsidP="00FC353A">
            <w:pPr>
              <w:pStyle w:val="LAText"/>
              <w:shd w:val="clear" w:color="auto" w:fill="F2F2F2" w:themeFill="background1" w:themeFillShade="F2"/>
              <w:ind w:left="34" w:hanging="9"/>
              <w:rPr>
                <w:szCs w:val="21"/>
              </w:rPr>
            </w:pPr>
            <w:r w:rsidRPr="009014DC">
              <w:rPr>
                <w:szCs w:val="21"/>
              </w:rPr>
              <w:t xml:space="preserve">Für den Fall, dass die vorgenannte Eigenerklärung zum Nichtvorliegen der Ausschlussgründe nach § 123 Abs. 4 GWB </w:t>
            </w:r>
            <w:r w:rsidRPr="009014DC">
              <w:rPr>
                <w:b/>
                <w:bCs/>
                <w:szCs w:val="21"/>
              </w:rPr>
              <w:t>nicht</w:t>
            </w:r>
            <w:r w:rsidRPr="009014DC">
              <w:rPr>
                <w:szCs w:val="21"/>
              </w:rPr>
              <w:t xml:space="preserve"> abgegeben wurde: </w:t>
            </w:r>
          </w:p>
          <w:p w14:paraId="34B56589" w14:textId="77777777" w:rsidR="00DF318B" w:rsidRPr="009014DC" w:rsidRDefault="00D415A4" w:rsidP="00FC353A">
            <w:pPr>
              <w:pStyle w:val="LAText"/>
              <w:shd w:val="clear" w:color="auto" w:fill="F2F2F2" w:themeFill="background1" w:themeFillShade="F2"/>
              <w:ind w:left="426" w:hanging="426"/>
              <w:rPr>
                <w:szCs w:val="21"/>
              </w:rPr>
            </w:pPr>
            <w:sdt>
              <w:sdtPr>
                <w:rPr>
                  <w:szCs w:val="21"/>
                </w:rPr>
                <w:id w:val="1300111874"/>
                <w14:checkbox>
                  <w14:checked w14:val="0"/>
                  <w14:checkedState w14:val="2612" w14:font="MS Gothic"/>
                  <w14:uncheckedState w14:val="2610" w14:font="MS Gothic"/>
                </w14:checkbox>
              </w:sdtPr>
              <w:sdtEndPr/>
              <w:sdtContent>
                <w:r w:rsidR="00DF318B" w:rsidRPr="009014DC">
                  <w:rPr>
                    <w:rFonts w:ascii="MS Gothic" w:eastAsia="MS Gothic" w:hAnsi="MS Gothic" w:hint="eastAsia"/>
                    <w:szCs w:val="21"/>
                  </w:rPr>
                  <w:t>☐</w:t>
                </w:r>
              </w:sdtContent>
            </w:sdt>
            <w:r w:rsidR="00DF318B" w:rsidRPr="009014DC">
              <w:rPr>
                <w:bCs/>
                <w:szCs w:val="21"/>
              </w:rPr>
              <w:tab/>
            </w:r>
            <w:r w:rsidR="00DF318B" w:rsidRPr="009014DC">
              <w:rPr>
                <w:szCs w:val="21"/>
              </w:rPr>
              <w:t>Erklärung, welche(r) der vorgenannten Ausschlussgründe vorliegt/vorliegen:</w:t>
            </w:r>
          </w:p>
          <w:p w14:paraId="2E050BCB" w14:textId="77777777" w:rsidR="00DF318B" w:rsidRPr="009014DC" w:rsidRDefault="00DF318B" w:rsidP="00FC353A">
            <w:pPr>
              <w:pStyle w:val="LAText"/>
              <w:shd w:val="clear" w:color="auto" w:fill="F2F2F2" w:themeFill="background1" w:themeFillShade="F2"/>
              <w:ind w:left="426" w:hanging="426"/>
              <w:rPr>
                <w:szCs w:val="21"/>
              </w:rPr>
            </w:pPr>
            <w:r w:rsidRPr="009014DC">
              <w:rPr>
                <w:i/>
                <w:szCs w:val="21"/>
              </w:rPr>
              <w:tab/>
            </w:r>
            <w:r w:rsidRPr="009014DC">
              <w:rPr>
                <w:i/>
                <w:szCs w:val="21"/>
              </w:rPr>
              <w:fldChar w:fldCharType="begin">
                <w:ffData>
                  <w:name w:val=""/>
                  <w:enabled/>
                  <w:calcOnExi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szCs w:val="21"/>
              </w:rPr>
              <w:fldChar w:fldCharType="end"/>
            </w:r>
          </w:p>
          <w:p w14:paraId="12A2281E" w14:textId="77777777" w:rsidR="00DF318B" w:rsidRPr="009014DC" w:rsidRDefault="00D415A4" w:rsidP="00FC353A">
            <w:pPr>
              <w:pStyle w:val="LAText"/>
              <w:shd w:val="clear" w:color="auto" w:fill="F2F2F2" w:themeFill="background1" w:themeFillShade="F2"/>
              <w:ind w:left="426" w:hanging="426"/>
              <w:rPr>
                <w:szCs w:val="21"/>
              </w:rPr>
            </w:pPr>
            <w:sdt>
              <w:sdtPr>
                <w:rPr>
                  <w:szCs w:val="21"/>
                </w:rPr>
                <w:id w:val="75329069"/>
                <w14:checkbox>
                  <w14:checked w14:val="0"/>
                  <w14:checkedState w14:val="2612" w14:font="MS Gothic"/>
                  <w14:uncheckedState w14:val="2610" w14:font="MS Gothic"/>
                </w14:checkbox>
              </w:sdtPr>
              <w:sdtEndPr/>
              <w:sdtContent>
                <w:r w:rsidR="00DF318B" w:rsidRPr="009014DC">
                  <w:rPr>
                    <w:rFonts w:ascii="Segoe UI Symbol" w:hAnsi="Segoe UI Symbol" w:cs="Segoe UI Symbol"/>
                    <w:szCs w:val="21"/>
                  </w:rPr>
                  <w:t>☐</w:t>
                </w:r>
              </w:sdtContent>
            </w:sdt>
            <w:r w:rsidR="00DF318B" w:rsidRPr="009014DC">
              <w:rPr>
                <w:bCs/>
                <w:szCs w:val="21"/>
              </w:rPr>
              <w:tab/>
            </w:r>
            <w:r w:rsidR="00DF318B" w:rsidRPr="009014DC">
              <w:rPr>
                <w:szCs w:val="21"/>
              </w:rPr>
              <w:t>Es wurden die folgenden Selbstreinigungsmaßnahmen nach § 125 Abs. 1 S.1 Nr. 1-3 GWB ergriffen:</w:t>
            </w:r>
          </w:p>
          <w:p w14:paraId="71E9B14E" w14:textId="77777777" w:rsidR="00DF318B" w:rsidRPr="009014DC" w:rsidRDefault="00DF318B" w:rsidP="00FC353A">
            <w:pPr>
              <w:pStyle w:val="LAText"/>
              <w:shd w:val="clear" w:color="auto" w:fill="F2F2F2" w:themeFill="background1" w:themeFillShade="F2"/>
              <w:ind w:left="426" w:hanging="426"/>
              <w:rPr>
                <w:szCs w:val="21"/>
              </w:rPr>
            </w:pPr>
            <w:r w:rsidRPr="009014DC">
              <w:rPr>
                <w:i/>
                <w:szCs w:val="21"/>
              </w:rPr>
              <w:tab/>
            </w:r>
            <w:r w:rsidRPr="009014DC">
              <w:rPr>
                <w:i/>
                <w:szCs w:val="21"/>
              </w:rPr>
              <w:fldChar w:fldCharType="begin">
                <w:ffData>
                  <w:name w:val=""/>
                  <w:enabled/>
                  <w:calcOnExi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szCs w:val="21"/>
              </w:rPr>
              <w:fldChar w:fldCharType="end"/>
            </w:r>
          </w:p>
          <w:p w14:paraId="2D43F632" w14:textId="77777777" w:rsidR="00DF318B" w:rsidRPr="009014DC" w:rsidRDefault="00DF318B" w:rsidP="00FC353A">
            <w:pPr>
              <w:pStyle w:val="LAText"/>
              <w:shd w:val="clear" w:color="auto" w:fill="F2F2F2" w:themeFill="background1" w:themeFillShade="F2"/>
              <w:spacing w:before="0"/>
              <w:ind w:left="426" w:hanging="426"/>
              <w:rPr>
                <w:rFonts w:eastAsia="Times New Roman" w:cs="Times New Roman"/>
                <w:szCs w:val="21"/>
                <w:lang w:eastAsia="de-DE"/>
              </w:rPr>
            </w:pPr>
          </w:p>
        </w:tc>
      </w:tr>
    </w:tbl>
    <w:p w14:paraId="3769D6D0" w14:textId="77777777" w:rsidR="00DF318B" w:rsidRPr="009014DC" w:rsidRDefault="00DF318B" w:rsidP="00DF318B">
      <w:pPr>
        <w:pStyle w:val="LAText"/>
        <w:spacing w:before="0"/>
        <w:rPr>
          <w:b/>
          <w:bCs/>
          <w:szCs w:val="21"/>
        </w:rPr>
      </w:pPr>
    </w:p>
    <w:p w14:paraId="7262B550" w14:textId="77777777" w:rsidR="00DF318B" w:rsidRPr="009014DC" w:rsidRDefault="00DF318B" w:rsidP="00DF318B">
      <w:pPr>
        <w:spacing w:after="160" w:line="259" w:lineRule="auto"/>
        <w:rPr>
          <w:rFonts w:eastAsia="Times New Roman" w:cs="Times New Roman"/>
          <w:b/>
          <w:bCs/>
          <w:caps/>
          <w:szCs w:val="21"/>
          <w:lang w:eastAsia="de-DE"/>
        </w:rPr>
      </w:pPr>
      <w:r w:rsidRPr="009014DC">
        <w:rPr>
          <w:szCs w:val="21"/>
        </w:rPr>
        <w:br w:type="page"/>
      </w:r>
    </w:p>
    <w:p w14:paraId="4FD2B067" w14:textId="77777777" w:rsidR="00DF318B" w:rsidRPr="009014DC" w:rsidRDefault="00DF318B" w:rsidP="00DF318B">
      <w:pPr>
        <w:pStyle w:val="LAEbene1"/>
        <w:rPr>
          <w:szCs w:val="21"/>
        </w:rPr>
      </w:pPr>
      <w:r w:rsidRPr="009014DC">
        <w:rPr>
          <w:szCs w:val="21"/>
        </w:rPr>
        <w:lastRenderedPageBreak/>
        <w:t>Eigenerklärung zum Nichtvorliegen von Ausschlussgründen nach § 124 Abs. 1 Nrn. 1-4, 7 und 8 GWB</w:t>
      </w:r>
    </w:p>
    <w:p w14:paraId="60C64073" w14:textId="77777777" w:rsidR="00DF318B" w:rsidRPr="009014DC" w:rsidRDefault="00DF318B" w:rsidP="00DF318B">
      <w:pPr>
        <w:rPr>
          <w:szCs w:val="21"/>
        </w:rPr>
      </w:pPr>
    </w:p>
    <w:tbl>
      <w:tblPr>
        <w:tblStyle w:val="Tabellenraster"/>
        <w:tblW w:w="0" w:type="auto"/>
        <w:tblInd w:w="567" w:type="dxa"/>
        <w:tblLook w:val="04A0" w:firstRow="1" w:lastRow="0" w:firstColumn="1" w:lastColumn="0" w:noHBand="0" w:noVBand="1"/>
      </w:tblPr>
      <w:tblGrid>
        <w:gridCol w:w="8495"/>
      </w:tblGrid>
      <w:tr w:rsidR="00DF318B" w:rsidRPr="009014DC" w14:paraId="0662F134" w14:textId="77777777" w:rsidTr="00FC353A">
        <w:tc>
          <w:tcPr>
            <w:tcW w:w="8495" w:type="dxa"/>
            <w:shd w:val="clear" w:color="auto" w:fill="F2F2F2" w:themeFill="background1" w:themeFillShade="F2"/>
          </w:tcPr>
          <w:p w14:paraId="30A35E3C" w14:textId="77777777" w:rsidR="00DF318B" w:rsidRPr="009014DC" w:rsidRDefault="00D415A4" w:rsidP="00FC353A">
            <w:pPr>
              <w:pStyle w:val="LAText1"/>
              <w:spacing w:before="0"/>
              <w:ind w:left="459" w:hanging="459"/>
              <w:rPr>
                <w:szCs w:val="21"/>
              </w:rPr>
            </w:pPr>
            <w:sdt>
              <w:sdtPr>
                <w:rPr>
                  <w:szCs w:val="21"/>
                </w:rPr>
                <w:id w:val="651104789"/>
                <w14:checkbox>
                  <w14:checked w14:val="0"/>
                  <w14:checkedState w14:val="2612" w14:font="MS Gothic"/>
                  <w14:uncheckedState w14:val="2610" w14:font="MS Gothic"/>
                </w14:checkbox>
              </w:sdtPr>
              <w:sdtEndPr/>
              <w:sdtContent>
                <w:r w:rsidR="00DF318B" w:rsidRPr="009014DC">
                  <w:rPr>
                    <w:rFonts w:ascii="MS Gothic" w:eastAsia="MS Gothic" w:hAnsi="MS Gothic" w:hint="eastAsia"/>
                    <w:szCs w:val="21"/>
                  </w:rPr>
                  <w:t>☐</w:t>
                </w:r>
              </w:sdtContent>
            </w:sdt>
            <w:r w:rsidR="00DF318B" w:rsidRPr="009014DC">
              <w:rPr>
                <w:szCs w:val="21"/>
              </w:rPr>
              <w:tab/>
              <w:t>Ich/Wir erkl</w:t>
            </w:r>
            <w:r w:rsidR="00DF318B" w:rsidRPr="009014DC">
              <w:rPr>
                <w:rFonts w:cs="Arial"/>
                <w:szCs w:val="21"/>
              </w:rPr>
              <w:t>ä</w:t>
            </w:r>
            <w:r w:rsidR="00DF318B" w:rsidRPr="009014DC">
              <w:rPr>
                <w:szCs w:val="21"/>
              </w:rPr>
              <w:t>re(n), dass keine Ausschlussgründe nach § 124 Abs. 1 Nrn. 1-4, 7 und 8 GWB vorliegen.</w:t>
            </w:r>
          </w:p>
        </w:tc>
      </w:tr>
    </w:tbl>
    <w:p w14:paraId="1CCBFD5B" w14:textId="77777777" w:rsidR="00DF318B" w:rsidRPr="009014DC" w:rsidRDefault="00DF318B" w:rsidP="00DF318B">
      <w:pPr>
        <w:rPr>
          <w:szCs w:val="21"/>
        </w:rPr>
      </w:pPr>
    </w:p>
    <w:tbl>
      <w:tblPr>
        <w:tblStyle w:val="Tabellenraster"/>
        <w:tblW w:w="0" w:type="auto"/>
        <w:tblInd w:w="567" w:type="dxa"/>
        <w:tblLook w:val="04A0" w:firstRow="1" w:lastRow="0" w:firstColumn="1" w:lastColumn="0" w:noHBand="0" w:noVBand="1"/>
      </w:tblPr>
      <w:tblGrid>
        <w:gridCol w:w="8495"/>
      </w:tblGrid>
      <w:tr w:rsidR="00DF318B" w:rsidRPr="009014DC" w14:paraId="16BBCD80" w14:textId="77777777" w:rsidTr="00FC353A">
        <w:tc>
          <w:tcPr>
            <w:tcW w:w="9062" w:type="dxa"/>
            <w:shd w:val="clear" w:color="auto" w:fill="F2F2F2" w:themeFill="background1" w:themeFillShade="F2"/>
          </w:tcPr>
          <w:p w14:paraId="58C35F01" w14:textId="77777777" w:rsidR="00DF318B" w:rsidRPr="009014DC" w:rsidRDefault="00DF318B" w:rsidP="00FC353A">
            <w:pPr>
              <w:pStyle w:val="LAText"/>
              <w:shd w:val="clear" w:color="auto" w:fill="F2F2F2" w:themeFill="background1" w:themeFillShade="F2"/>
              <w:ind w:left="34" w:hanging="9"/>
              <w:rPr>
                <w:szCs w:val="21"/>
              </w:rPr>
            </w:pPr>
            <w:r w:rsidRPr="009014DC">
              <w:rPr>
                <w:szCs w:val="21"/>
              </w:rPr>
              <w:t>Für den Fall, dass die vorgenannte Eigenerklärung zum Nichtvorliegen der Ausschlussgründe nach § 124 Abs. 1 Nrn. 1-4, 7 und 8 GWB</w:t>
            </w:r>
            <w:r w:rsidRPr="009014DC">
              <w:rPr>
                <w:b/>
                <w:bCs/>
                <w:szCs w:val="21"/>
              </w:rPr>
              <w:t xml:space="preserve"> nicht</w:t>
            </w:r>
            <w:r w:rsidRPr="009014DC">
              <w:rPr>
                <w:szCs w:val="21"/>
              </w:rPr>
              <w:t xml:space="preserve"> abgegeben wurde: </w:t>
            </w:r>
          </w:p>
          <w:p w14:paraId="5A208620" w14:textId="77777777" w:rsidR="00DF318B" w:rsidRPr="009014DC" w:rsidRDefault="00D415A4" w:rsidP="00FC353A">
            <w:pPr>
              <w:pStyle w:val="LAText"/>
              <w:shd w:val="clear" w:color="auto" w:fill="F2F2F2" w:themeFill="background1" w:themeFillShade="F2"/>
              <w:ind w:left="426" w:hanging="426"/>
              <w:rPr>
                <w:szCs w:val="21"/>
              </w:rPr>
            </w:pPr>
            <w:sdt>
              <w:sdtPr>
                <w:rPr>
                  <w:szCs w:val="21"/>
                </w:rPr>
                <w:id w:val="939339421"/>
                <w14:checkbox>
                  <w14:checked w14:val="0"/>
                  <w14:checkedState w14:val="2612" w14:font="MS Gothic"/>
                  <w14:uncheckedState w14:val="2610" w14:font="MS Gothic"/>
                </w14:checkbox>
              </w:sdtPr>
              <w:sdtEndPr/>
              <w:sdtContent>
                <w:r w:rsidR="00DF318B" w:rsidRPr="009014DC">
                  <w:rPr>
                    <w:rFonts w:ascii="MS Gothic" w:eastAsia="MS Gothic" w:hAnsi="MS Gothic" w:hint="eastAsia"/>
                    <w:szCs w:val="21"/>
                  </w:rPr>
                  <w:t>☐</w:t>
                </w:r>
              </w:sdtContent>
            </w:sdt>
            <w:r w:rsidR="00DF318B" w:rsidRPr="009014DC">
              <w:rPr>
                <w:bCs/>
                <w:szCs w:val="21"/>
              </w:rPr>
              <w:tab/>
            </w:r>
            <w:r w:rsidR="00DF318B" w:rsidRPr="009014DC">
              <w:rPr>
                <w:szCs w:val="21"/>
              </w:rPr>
              <w:t>Erklärung, welche(r) der vorgenannten Ausschlussgründe vorliegt/vorliegen:</w:t>
            </w:r>
          </w:p>
          <w:p w14:paraId="2CC64E85" w14:textId="77777777" w:rsidR="00DF318B" w:rsidRPr="009014DC" w:rsidRDefault="00DF318B" w:rsidP="00FC353A">
            <w:pPr>
              <w:pStyle w:val="LAText"/>
              <w:shd w:val="clear" w:color="auto" w:fill="F2F2F2" w:themeFill="background1" w:themeFillShade="F2"/>
              <w:ind w:left="426" w:hanging="426"/>
              <w:rPr>
                <w:szCs w:val="21"/>
              </w:rPr>
            </w:pPr>
            <w:r w:rsidRPr="009014DC">
              <w:rPr>
                <w:i/>
                <w:szCs w:val="21"/>
              </w:rPr>
              <w:tab/>
            </w:r>
            <w:r w:rsidRPr="009014DC">
              <w:rPr>
                <w:i/>
                <w:szCs w:val="21"/>
              </w:rPr>
              <w:fldChar w:fldCharType="begin">
                <w:ffData>
                  <w:name w:val=""/>
                  <w:enabled/>
                  <w:calcOnExi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szCs w:val="21"/>
              </w:rPr>
              <w:fldChar w:fldCharType="end"/>
            </w:r>
          </w:p>
          <w:p w14:paraId="4EBF1670" w14:textId="77777777" w:rsidR="00DF318B" w:rsidRPr="009014DC" w:rsidRDefault="00D415A4" w:rsidP="00FC353A">
            <w:pPr>
              <w:pStyle w:val="LAText"/>
              <w:shd w:val="clear" w:color="auto" w:fill="F2F2F2" w:themeFill="background1" w:themeFillShade="F2"/>
              <w:ind w:left="426" w:hanging="426"/>
              <w:rPr>
                <w:szCs w:val="21"/>
              </w:rPr>
            </w:pPr>
            <w:sdt>
              <w:sdtPr>
                <w:rPr>
                  <w:szCs w:val="21"/>
                </w:rPr>
                <w:id w:val="-1836451705"/>
                <w14:checkbox>
                  <w14:checked w14:val="0"/>
                  <w14:checkedState w14:val="2612" w14:font="MS Gothic"/>
                  <w14:uncheckedState w14:val="2610" w14:font="MS Gothic"/>
                </w14:checkbox>
              </w:sdtPr>
              <w:sdtEndPr/>
              <w:sdtContent>
                <w:r w:rsidR="00DF318B" w:rsidRPr="009014DC">
                  <w:rPr>
                    <w:rFonts w:ascii="Segoe UI Symbol" w:hAnsi="Segoe UI Symbol" w:cs="Segoe UI Symbol"/>
                    <w:szCs w:val="21"/>
                  </w:rPr>
                  <w:t>☐</w:t>
                </w:r>
              </w:sdtContent>
            </w:sdt>
            <w:r w:rsidR="00DF318B" w:rsidRPr="009014DC">
              <w:rPr>
                <w:bCs/>
                <w:szCs w:val="21"/>
              </w:rPr>
              <w:tab/>
            </w:r>
            <w:r w:rsidR="00DF318B" w:rsidRPr="009014DC">
              <w:rPr>
                <w:szCs w:val="21"/>
              </w:rPr>
              <w:t>Es wurden die folgenden Selbstreinigungsmaßnahmen nach § 125 Abs. 1 S.1 Nr. 1-3 GWB ergriffen:</w:t>
            </w:r>
          </w:p>
          <w:p w14:paraId="13CCA387" w14:textId="77777777" w:rsidR="00DF318B" w:rsidRPr="009014DC" w:rsidRDefault="00DF318B" w:rsidP="00FC353A">
            <w:pPr>
              <w:pStyle w:val="LAText"/>
              <w:shd w:val="clear" w:color="auto" w:fill="F2F2F2" w:themeFill="background1" w:themeFillShade="F2"/>
              <w:ind w:left="426" w:hanging="426"/>
              <w:rPr>
                <w:szCs w:val="21"/>
              </w:rPr>
            </w:pPr>
            <w:r w:rsidRPr="009014DC">
              <w:rPr>
                <w:i/>
                <w:szCs w:val="21"/>
              </w:rPr>
              <w:tab/>
            </w:r>
            <w:r w:rsidRPr="009014DC">
              <w:rPr>
                <w:i/>
                <w:szCs w:val="21"/>
              </w:rPr>
              <w:fldChar w:fldCharType="begin">
                <w:ffData>
                  <w:name w:val=""/>
                  <w:enabled/>
                  <w:calcOnExi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szCs w:val="21"/>
              </w:rPr>
              <w:fldChar w:fldCharType="end"/>
            </w:r>
          </w:p>
          <w:p w14:paraId="2CAA278B" w14:textId="77777777" w:rsidR="00DF318B" w:rsidRPr="009014DC" w:rsidRDefault="00DF318B" w:rsidP="00FC353A">
            <w:pPr>
              <w:pStyle w:val="LAText"/>
              <w:shd w:val="clear" w:color="auto" w:fill="F2F2F2" w:themeFill="background1" w:themeFillShade="F2"/>
              <w:spacing w:before="0"/>
              <w:ind w:left="426" w:hanging="426"/>
              <w:rPr>
                <w:rFonts w:eastAsia="Times New Roman" w:cs="Times New Roman"/>
                <w:szCs w:val="21"/>
                <w:lang w:eastAsia="de-DE"/>
              </w:rPr>
            </w:pPr>
          </w:p>
        </w:tc>
      </w:tr>
    </w:tbl>
    <w:p w14:paraId="3DC75E59" w14:textId="77777777" w:rsidR="00DF318B" w:rsidRPr="009014DC" w:rsidRDefault="00DF318B" w:rsidP="00DF318B">
      <w:pPr>
        <w:rPr>
          <w:rFonts w:eastAsia="Times New Roman" w:cs="Times New Roman"/>
          <w:b/>
          <w:bCs/>
          <w:caps/>
          <w:szCs w:val="21"/>
          <w:lang w:eastAsia="de-DE"/>
        </w:rPr>
      </w:pPr>
    </w:p>
    <w:p w14:paraId="247B54AD" w14:textId="77777777" w:rsidR="00DF318B" w:rsidRPr="009014DC" w:rsidRDefault="00DF318B" w:rsidP="00DF318B">
      <w:pPr>
        <w:pStyle w:val="LAEbene1"/>
        <w:rPr>
          <w:szCs w:val="21"/>
        </w:rPr>
      </w:pPr>
      <w:r w:rsidRPr="009014DC">
        <w:rPr>
          <w:szCs w:val="21"/>
        </w:rPr>
        <w:t>Eigenerklärung zum Nichtvorliegen von Ausschlussgründen nach § 21 des Arbeitnehmer-Entsendegesetzes, § 98c des Aufenthaltsgesetzes, § 19 des Mindestlohngesetzes, § 21 des Schwarzarbeitsbekämpfungsgesetzes und § 22 des Lieferkettensorgfaltspflichtengesetzes</w:t>
      </w:r>
    </w:p>
    <w:p w14:paraId="2A6C2A3F" w14:textId="77777777" w:rsidR="00DF318B" w:rsidRPr="009014DC" w:rsidRDefault="00DF318B" w:rsidP="00DF318B">
      <w:pPr>
        <w:pStyle w:val="LAText1"/>
        <w:spacing w:before="0"/>
        <w:rPr>
          <w:szCs w:val="21"/>
        </w:rPr>
      </w:pPr>
    </w:p>
    <w:tbl>
      <w:tblPr>
        <w:tblStyle w:val="Tabellenraster"/>
        <w:tblW w:w="0" w:type="auto"/>
        <w:tblInd w:w="567" w:type="dxa"/>
        <w:tblLook w:val="04A0" w:firstRow="1" w:lastRow="0" w:firstColumn="1" w:lastColumn="0" w:noHBand="0" w:noVBand="1"/>
      </w:tblPr>
      <w:tblGrid>
        <w:gridCol w:w="8495"/>
      </w:tblGrid>
      <w:tr w:rsidR="00DF318B" w:rsidRPr="009014DC" w14:paraId="3C360668" w14:textId="77777777" w:rsidTr="00FC353A">
        <w:tc>
          <w:tcPr>
            <w:tcW w:w="8495" w:type="dxa"/>
            <w:shd w:val="clear" w:color="auto" w:fill="F2F2F2" w:themeFill="background1" w:themeFillShade="F2"/>
          </w:tcPr>
          <w:p w14:paraId="129D6B9C" w14:textId="77777777" w:rsidR="00DF318B" w:rsidRPr="009014DC" w:rsidRDefault="00D415A4" w:rsidP="00FC353A">
            <w:pPr>
              <w:pStyle w:val="LAText1"/>
              <w:spacing w:before="0"/>
              <w:ind w:left="459" w:hanging="459"/>
              <w:rPr>
                <w:szCs w:val="21"/>
              </w:rPr>
            </w:pPr>
            <w:sdt>
              <w:sdtPr>
                <w:rPr>
                  <w:szCs w:val="21"/>
                </w:rPr>
                <w:id w:val="-208259863"/>
                <w14:checkbox>
                  <w14:checked w14:val="0"/>
                  <w14:checkedState w14:val="2612" w14:font="MS Gothic"/>
                  <w14:uncheckedState w14:val="2610" w14:font="MS Gothic"/>
                </w14:checkbox>
              </w:sdtPr>
              <w:sdtEndPr/>
              <w:sdtContent>
                <w:r w:rsidR="00DF318B" w:rsidRPr="009014DC">
                  <w:rPr>
                    <w:rFonts w:ascii="MS Gothic" w:eastAsia="MS Gothic" w:hAnsi="MS Gothic" w:hint="eastAsia"/>
                    <w:szCs w:val="21"/>
                  </w:rPr>
                  <w:t>☐</w:t>
                </w:r>
              </w:sdtContent>
            </w:sdt>
            <w:r w:rsidR="00DF318B" w:rsidRPr="009014DC">
              <w:rPr>
                <w:szCs w:val="21"/>
              </w:rPr>
              <w:tab/>
              <w:t>Ich/Wir erkl</w:t>
            </w:r>
            <w:r w:rsidR="00DF318B" w:rsidRPr="009014DC">
              <w:rPr>
                <w:rFonts w:cs="Arial"/>
                <w:szCs w:val="21"/>
              </w:rPr>
              <w:t>ä</w:t>
            </w:r>
            <w:r w:rsidR="00DF318B" w:rsidRPr="009014DC">
              <w:rPr>
                <w:szCs w:val="21"/>
              </w:rPr>
              <w:t xml:space="preserve">re(n), dass keine Ausschlussgründe nach § 21 des Arbeitnehmer-Entsendegesetzes, § 98c des Aufenthaltsgesetzes, § 19 des Mindestlohngesetzes, § 21 des Schwarzarbeitsbekämpfungsgesetzes und § 22 des Lieferkettensorgfaltspflichtengesetzes vorliegen. </w:t>
            </w:r>
          </w:p>
        </w:tc>
      </w:tr>
    </w:tbl>
    <w:p w14:paraId="7FA0893C" w14:textId="77777777" w:rsidR="00DF318B" w:rsidRPr="009014DC" w:rsidRDefault="00DF318B" w:rsidP="00DF318B">
      <w:pPr>
        <w:rPr>
          <w:szCs w:val="21"/>
        </w:rPr>
      </w:pPr>
    </w:p>
    <w:tbl>
      <w:tblPr>
        <w:tblStyle w:val="Tabellenraster"/>
        <w:tblW w:w="0" w:type="auto"/>
        <w:tblInd w:w="567" w:type="dxa"/>
        <w:tblLook w:val="04A0" w:firstRow="1" w:lastRow="0" w:firstColumn="1" w:lastColumn="0" w:noHBand="0" w:noVBand="1"/>
      </w:tblPr>
      <w:tblGrid>
        <w:gridCol w:w="8495"/>
      </w:tblGrid>
      <w:tr w:rsidR="00DF318B" w:rsidRPr="009014DC" w14:paraId="7965F72D" w14:textId="77777777" w:rsidTr="00FC353A">
        <w:tc>
          <w:tcPr>
            <w:tcW w:w="9062" w:type="dxa"/>
            <w:shd w:val="clear" w:color="auto" w:fill="F2F2F2" w:themeFill="background1" w:themeFillShade="F2"/>
          </w:tcPr>
          <w:p w14:paraId="4CBDD19C" w14:textId="77777777" w:rsidR="00DF318B" w:rsidRPr="009014DC" w:rsidRDefault="00DF318B" w:rsidP="00FC353A">
            <w:pPr>
              <w:pStyle w:val="LAText"/>
              <w:shd w:val="clear" w:color="auto" w:fill="F2F2F2" w:themeFill="background1" w:themeFillShade="F2"/>
              <w:ind w:left="34" w:hanging="9"/>
              <w:rPr>
                <w:szCs w:val="21"/>
              </w:rPr>
            </w:pPr>
            <w:r w:rsidRPr="009014DC">
              <w:rPr>
                <w:szCs w:val="21"/>
              </w:rPr>
              <w:t xml:space="preserve">Für den Fall, dass die vorgenannte Eigenerklärung zum Nichtvorliegen der Ausschlussgründe nach § 21 des Arbeitnehmer-Entsendegesetzes, § 98c des Aufenthaltsgesetzes, § 19 des Mindestlohngesetzes, § 21 des Schwarzarbeitsbekämpfungsgesetzes und § 22 des Lieferkettensorgfaltspflichtengesetzes </w:t>
            </w:r>
            <w:r w:rsidRPr="009014DC">
              <w:rPr>
                <w:b/>
                <w:bCs/>
                <w:szCs w:val="21"/>
              </w:rPr>
              <w:t>nicht</w:t>
            </w:r>
            <w:r w:rsidRPr="009014DC">
              <w:rPr>
                <w:szCs w:val="21"/>
              </w:rPr>
              <w:t xml:space="preserve"> abgegeben wurde: </w:t>
            </w:r>
          </w:p>
          <w:p w14:paraId="291F2F9B" w14:textId="77777777" w:rsidR="00DF318B" w:rsidRPr="009014DC" w:rsidRDefault="00D415A4" w:rsidP="00FC353A">
            <w:pPr>
              <w:pStyle w:val="LAText"/>
              <w:shd w:val="clear" w:color="auto" w:fill="F2F2F2" w:themeFill="background1" w:themeFillShade="F2"/>
              <w:ind w:left="426" w:hanging="426"/>
              <w:rPr>
                <w:szCs w:val="21"/>
              </w:rPr>
            </w:pPr>
            <w:sdt>
              <w:sdtPr>
                <w:rPr>
                  <w:szCs w:val="21"/>
                </w:rPr>
                <w:id w:val="-360360071"/>
                <w14:checkbox>
                  <w14:checked w14:val="0"/>
                  <w14:checkedState w14:val="2612" w14:font="MS Gothic"/>
                  <w14:uncheckedState w14:val="2610" w14:font="MS Gothic"/>
                </w14:checkbox>
              </w:sdtPr>
              <w:sdtEndPr/>
              <w:sdtContent>
                <w:r w:rsidR="00DF318B" w:rsidRPr="009014DC">
                  <w:rPr>
                    <w:rFonts w:ascii="MS Gothic" w:eastAsia="MS Gothic" w:hAnsi="MS Gothic" w:hint="eastAsia"/>
                    <w:szCs w:val="21"/>
                  </w:rPr>
                  <w:t>☐</w:t>
                </w:r>
              </w:sdtContent>
            </w:sdt>
            <w:r w:rsidR="00DF318B" w:rsidRPr="009014DC">
              <w:rPr>
                <w:bCs/>
                <w:szCs w:val="21"/>
              </w:rPr>
              <w:tab/>
            </w:r>
            <w:r w:rsidR="00DF318B" w:rsidRPr="009014DC">
              <w:rPr>
                <w:szCs w:val="21"/>
              </w:rPr>
              <w:t>Erklärung, welche(r) der vorgenannten Ausschlussgründe vorliegt/vorliegen:</w:t>
            </w:r>
          </w:p>
          <w:p w14:paraId="2C72104C" w14:textId="77777777" w:rsidR="00DF318B" w:rsidRPr="009014DC" w:rsidRDefault="00DF318B" w:rsidP="00FC353A">
            <w:pPr>
              <w:pStyle w:val="LAText"/>
              <w:shd w:val="clear" w:color="auto" w:fill="F2F2F2" w:themeFill="background1" w:themeFillShade="F2"/>
              <w:ind w:left="426" w:hanging="426"/>
              <w:rPr>
                <w:szCs w:val="21"/>
              </w:rPr>
            </w:pPr>
            <w:r w:rsidRPr="009014DC">
              <w:rPr>
                <w:i/>
                <w:szCs w:val="21"/>
              </w:rPr>
              <w:tab/>
            </w:r>
            <w:r w:rsidRPr="009014DC">
              <w:rPr>
                <w:i/>
                <w:szCs w:val="21"/>
              </w:rPr>
              <w:fldChar w:fldCharType="begin">
                <w:ffData>
                  <w:name w:val=""/>
                  <w:enabled/>
                  <w:calcOnExi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szCs w:val="21"/>
              </w:rPr>
              <w:fldChar w:fldCharType="end"/>
            </w:r>
          </w:p>
          <w:p w14:paraId="2EE7F5EC" w14:textId="77777777" w:rsidR="00DF318B" w:rsidRPr="009014DC" w:rsidRDefault="00D415A4" w:rsidP="00FC353A">
            <w:pPr>
              <w:pStyle w:val="LAText"/>
              <w:shd w:val="clear" w:color="auto" w:fill="F2F2F2" w:themeFill="background1" w:themeFillShade="F2"/>
              <w:ind w:left="426" w:hanging="426"/>
              <w:rPr>
                <w:szCs w:val="21"/>
              </w:rPr>
            </w:pPr>
            <w:sdt>
              <w:sdtPr>
                <w:rPr>
                  <w:szCs w:val="21"/>
                </w:rPr>
                <w:id w:val="217260853"/>
                <w14:checkbox>
                  <w14:checked w14:val="0"/>
                  <w14:checkedState w14:val="2612" w14:font="MS Gothic"/>
                  <w14:uncheckedState w14:val="2610" w14:font="MS Gothic"/>
                </w14:checkbox>
              </w:sdtPr>
              <w:sdtEndPr/>
              <w:sdtContent>
                <w:r w:rsidR="00DF318B" w:rsidRPr="009014DC">
                  <w:rPr>
                    <w:rFonts w:ascii="MS Gothic" w:eastAsia="MS Gothic" w:hAnsi="MS Gothic" w:hint="eastAsia"/>
                    <w:szCs w:val="21"/>
                  </w:rPr>
                  <w:t>☐</w:t>
                </w:r>
              </w:sdtContent>
            </w:sdt>
            <w:r w:rsidR="00DF318B" w:rsidRPr="009014DC">
              <w:rPr>
                <w:bCs/>
                <w:szCs w:val="21"/>
              </w:rPr>
              <w:tab/>
            </w:r>
            <w:r w:rsidR="00DF318B" w:rsidRPr="009014DC">
              <w:rPr>
                <w:szCs w:val="21"/>
              </w:rPr>
              <w:t>Es wurden die folgenden Selbstreinigungsmaßnahmen nach § 125 Abs. 1 S.1 Nr. 1-3 GWB ergriffen:</w:t>
            </w:r>
          </w:p>
          <w:p w14:paraId="01642181" w14:textId="3BC7700C" w:rsidR="00DF318B" w:rsidRPr="009014DC" w:rsidRDefault="00DF318B" w:rsidP="00881ED5">
            <w:pPr>
              <w:pStyle w:val="LAText"/>
              <w:shd w:val="clear" w:color="auto" w:fill="F2F2F2" w:themeFill="background1" w:themeFillShade="F2"/>
              <w:ind w:left="426" w:hanging="426"/>
              <w:rPr>
                <w:szCs w:val="21"/>
              </w:rPr>
            </w:pPr>
            <w:r w:rsidRPr="009014DC">
              <w:rPr>
                <w:i/>
                <w:szCs w:val="21"/>
              </w:rPr>
              <w:tab/>
            </w:r>
            <w:r w:rsidRPr="009014DC">
              <w:rPr>
                <w:i/>
                <w:szCs w:val="21"/>
              </w:rPr>
              <w:fldChar w:fldCharType="begin">
                <w:ffData>
                  <w:name w:val=""/>
                  <w:enabled/>
                  <w:calcOnExi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i/>
                <w:noProof/>
                <w:szCs w:val="21"/>
              </w:rPr>
              <w:t> </w:t>
            </w:r>
            <w:r w:rsidRPr="009014DC">
              <w:rPr>
                <w:szCs w:val="21"/>
              </w:rPr>
              <w:fldChar w:fldCharType="end"/>
            </w:r>
          </w:p>
        </w:tc>
      </w:tr>
    </w:tbl>
    <w:bookmarkEnd w:id="2"/>
    <w:p w14:paraId="75B54BCB" w14:textId="16D2EFD8" w:rsidR="00B559DF" w:rsidRDefault="00B559DF" w:rsidP="00DF318B">
      <w:pPr>
        <w:pStyle w:val="LAEbene1"/>
      </w:pPr>
      <w:r>
        <w:lastRenderedPageBreak/>
        <w:t xml:space="preserve">Eigenerklärung über die </w:t>
      </w:r>
      <w:r w:rsidR="00177FEF">
        <w:t xml:space="preserve">Trägerzulassung </w:t>
      </w:r>
      <w:r w:rsidR="00177FEF" w:rsidRPr="00177FEF">
        <w:t>gemäß §§ 176 Absatz 1 und 178 SGB III</w:t>
      </w:r>
    </w:p>
    <w:p w14:paraId="5B7B5561" w14:textId="773678A6" w:rsidR="00B559DF" w:rsidRDefault="00B559DF" w:rsidP="00B559DF">
      <w:pPr>
        <w:pStyle w:val="LAText1"/>
      </w:pPr>
      <w:r w:rsidRPr="006734FE">
        <w:t>Eigenerklärung des Bieters/der Bietergemeinschaft über</w:t>
      </w:r>
      <w:r>
        <w:t xml:space="preserve"> das Vorliegen einer </w:t>
      </w:r>
      <w:r w:rsidR="00177FEF" w:rsidRPr="00177FEF">
        <w:t>gemäß §§ 176 I, 178 SGB III</w:t>
      </w:r>
      <w:r w:rsidR="00957F5F">
        <w:t xml:space="preserve"> </w:t>
      </w:r>
      <w:r w:rsidR="00957F5F" w:rsidRPr="00957F5F">
        <w:t>erforderliche</w:t>
      </w:r>
      <w:r w:rsidR="00F50228">
        <w:t>n</w:t>
      </w:r>
      <w:r w:rsidR="00957F5F" w:rsidRPr="00957F5F">
        <w:t xml:space="preserve"> Trägerzulassung bezogen auf den jeweiligen Fachbereich nach § 5 Absatz 1 der Akkreditierungs- und Zulassungsverordnung Arbeitsförderung (AZAV)</w:t>
      </w:r>
      <w:r w:rsidR="00957F5F">
        <w:t xml:space="preserve"> und</w:t>
      </w:r>
      <w:r w:rsidR="0095315A">
        <w:t xml:space="preserve"> </w:t>
      </w:r>
      <w:r w:rsidR="00957F5F">
        <w:t xml:space="preserve">Vorlage einer Kopie des entsprechenden Zertifikats </w:t>
      </w:r>
      <w:r w:rsidR="00957F5F" w:rsidRPr="00957F5F">
        <w:t>nebst aktueller Anlage gemäß § 5 Absatz 6 AZAV</w:t>
      </w:r>
      <w:r w:rsidR="00957F5F">
        <w:t xml:space="preserve"> auf Aufforderung des Auftraggebers innerhalb der gesetzten angemessenen Frist.</w:t>
      </w:r>
    </w:p>
    <w:p w14:paraId="5FDE5D51" w14:textId="7E6CF426" w:rsidR="00622560" w:rsidRDefault="00622560" w:rsidP="00B559DF">
      <w:pPr>
        <w:pStyle w:val="LAText1"/>
      </w:pPr>
      <w:r w:rsidRPr="00622560">
        <w:t>Die Regelungen zur Zulassung gelten über § 16 SGB II für die SGB-III-Leistungen, die im Rechtskreis SGB II Anwendung finden. Sie gelten dagegen nicht für die originär im SGB II geregelten Leistungen, soweit dies nicht ausdrücklich anders bestimmt wurde (§§ 16h Absatz 4, 16k Absatz 5 SGB II).</w:t>
      </w:r>
    </w:p>
    <w:p w14:paraId="074BA681" w14:textId="6CC8BF3C" w:rsidR="00F50228" w:rsidRDefault="00F50228" w:rsidP="00B559DF">
      <w:pPr>
        <w:pStyle w:val="LAText1"/>
      </w:pPr>
      <w:r>
        <w:t>Im Fall einer Bietergemeinschaftserklärung ist die Erklärung von jedem Mitglied der Bietergemeinschaft abzugeben.</w:t>
      </w:r>
    </w:p>
    <w:p w14:paraId="2DD594FB" w14:textId="0104681F" w:rsidR="00CB22C3" w:rsidRDefault="00D415A4" w:rsidP="00F50228">
      <w:pPr>
        <w:pStyle w:val="LAText1"/>
        <w:pBdr>
          <w:top w:val="single" w:sz="4" w:space="1" w:color="auto"/>
          <w:left w:val="single" w:sz="4" w:space="4" w:color="auto"/>
          <w:bottom w:val="single" w:sz="4" w:space="1" w:color="auto"/>
          <w:right w:val="single" w:sz="4" w:space="4" w:color="auto"/>
        </w:pBdr>
        <w:shd w:val="clear" w:color="auto" w:fill="F2F2F2" w:themeFill="background1" w:themeFillShade="F2"/>
        <w:ind w:left="1134" w:hanging="425"/>
      </w:pPr>
      <w:sdt>
        <w:sdtPr>
          <w:rPr>
            <w:szCs w:val="21"/>
          </w:rPr>
          <w:id w:val="-886722746"/>
          <w14:checkbox>
            <w14:checked w14:val="0"/>
            <w14:checkedState w14:val="2612" w14:font="MS Gothic"/>
            <w14:uncheckedState w14:val="2610" w14:font="MS Gothic"/>
          </w14:checkbox>
        </w:sdtPr>
        <w:sdtEndPr/>
        <w:sdtContent>
          <w:r w:rsidR="00D44CA9">
            <w:rPr>
              <w:rFonts w:ascii="MS Gothic" w:eastAsia="MS Gothic" w:hAnsi="MS Gothic" w:hint="eastAsia"/>
              <w:szCs w:val="21"/>
            </w:rPr>
            <w:t>☐</w:t>
          </w:r>
        </w:sdtContent>
      </w:sdt>
      <w:r w:rsidR="00177FEF" w:rsidRPr="00177FEF">
        <w:t xml:space="preserve"> </w:t>
      </w:r>
      <w:r w:rsidR="00177FEF">
        <w:tab/>
      </w:r>
      <w:r w:rsidR="00177FEF" w:rsidRPr="00177FEF">
        <w:t xml:space="preserve">Ich/wir erkläre(n), dass ich/wir </w:t>
      </w:r>
      <w:r w:rsidR="00957F5F" w:rsidRPr="00957F5F">
        <w:t>über die gemäß §§ 176 Absatz 1 und 178 SGB III erforderliche Trägerzulassung bezogen auf den jeweiligen Fachbereich nach § 5 Absatz 1 der Akkreditierungs- und Zulassungsverordnung Arbeitsförderung (AZAV) verfüge</w:t>
      </w:r>
      <w:r w:rsidR="00CB22C3">
        <w:t xml:space="preserve"> oder spätestens zum Beginn der Vertragslaufzeit verfügen werde(n)</w:t>
      </w:r>
      <w:r w:rsidR="00957F5F" w:rsidRPr="00957F5F">
        <w:t xml:space="preserve">. </w:t>
      </w:r>
    </w:p>
    <w:p w14:paraId="5C4314A6" w14:textId="0D7F6877" w:rsidR="00957F5F" w:rsidRDefault="00CB22C3" w:rsidP="00F50228">
      <w:pPr>
        <w:pStyle w:val="LAText1"/>
        <w:pBdr>
          <w:top w:val="single" w:sz="4" w:space="1" w:color="auto"/>
          <w:left w:val="single" w:sz="4" w:space="4" w:color="auto"/>
          <w:bottom w:val="single" w:sz="4" w:space="1" w:color="auto"/>
          <w:right w:val="single" w:sz="4" w:space="4" w:color="auto"/>
        </w:pBdr>
        <w:shd w:val="clear" w:color="auto" w:fill="F2F2F2" w:themeFill="background1" w:themeFillShade="F2"/>
        <w:ind w:left="1134" w:hanging="425"/>
      </w:pPr>
      <w:r>
        <w:tab/>
      </w:r>
      <w:r w:rsidR="00957F5F" w:rsidRPr="00957F5F">
        <w:t>Ich</w:t>
      </w:r>
      <w:r>
        <w:t>/wir</w:t>
      </w:r>
      <w:r w:rsidR="00957F5F" w:rsidRPr="00957F5F">
        <w:t xml:space="preserve"> verpflichte</w:t>
      </w:r>
      <w:r>
        <w:t>(n)</w:t>
      </w:r>
      <w:r w:rsidR="00957F5F" w:rsidRPr="00957F5F">
        <w:t xml:space="preserve"> mich</w:t>
      </w:r>
      <w:r>
        <w:t>/uns</w:t>
      </w:r>
      <w:r w:rsidR="00957F5F" w:rsidRPr="00957F5F">
        <w:t xml:space="preserve">, auf Anforderung </w:t>
      </w:r>
      <w:r w:rsidR="00957F5F">
        <w:t>des Auftraggebers</w:t>
      </w:r>
      <w:r w:rsidR="00957F5F" w:rsidRPr="00957F5F">
        <w:t xml:space="preserve"> innerhalb der mir gesetzten angemessenen Frist eine Kopie des entsprechenden Zertifikats nebst aktueller Anlage gemäß § 5 Absatz 6 AZAV vorzulegen. </w:t>
      </w:r>
    </w:p>
    <w:p w14:paraId="3B73CBC7" w14:textId="1157C76E" w:rsidR="006734FE" w:rsidRPr="006734FE" w:rsidRDefault="00462CFD" w:rsidP="00DF318B">
      <w:pPr>
        <w:pStyle w:val="LAEbene1"/>
      </w:pPr>
      <w:r>
        <w:t xml:space="preserve">Eigenerklärung über den </w:t>
      </w:r>
      <w:r w:rsidR="006734FE" w:rsidRPr="006734FE">
        <w:fldChar w:fldCharType="begin"/>
      </w:r>
      <w:r w:rsidR="006734FE" w:rsidRPr="006734FE">
        <w:instrText>LL_ID:Mb3mCSdeNAuLD7eLo</w:instrText>
      </w:r>
      <w:r w:rsidR="006734FE" w:rsidRPr="006734FE">
        <w:fldChar w:fldCharType="separate"/>
      </w:r>
      <w:r w:rsidR="006734FE" w:rsidRPr="006734FE">
        <w:fldChar w:fldCharType="end"/>
      </w:r>
      <w:r w:rsidR="006734FE" w:rsidRPr="006734FE">
        <w:t xml:space="preserve">Gesamtumsatz und Umsatz im Tätigkeitsbereich des Auftrages </w:t>
      </w:r>
    </w:p>
    <w:p w14:paraId="645D5F24" w14:textId="77777777" w:rsidR="006734FE" w:rsidRPr="006734FE" w:rsidRDefault="006734FE" w:rsidP="00DF318B">
      <w:pPr>
        <w:pStyle w:val="LAText1"/>
      </w:pPr>
      <w:r w:rsidRPr="006734FE">
        <w:fldChar w:fldCharType="begin"/>
      </w:r>
      <w:r w:rsidRPr="006734FE">
        <w:instrText>LL_ID:KussJkSe8Gtn27cii</w:instrText>
      </w:r>
      <w:r w:rsidRPr="006734FE">
        <w:fldChar w:fldCharType="separate"/>
      </w:r>
      <w:r w:rsidRPr="006734FE">
        <w:fldChar w:fldCharType="end"/>
      </w:r>
      <w:r w:rsidRPr="006734FE">
        <w:t>Eigenerklärung des Bieters/der Bietergemeinschaft über den jeweiligen Gesamtumsatz und den Umsatz im Tätigkeitsbereich des Auftrages (individuelle betreuende Gesundheitsmaßnahmen nach § 16 Abs. 1 SGB II i.V.m. § 45 Abs. 1 Nr. 1 S. 1 SGB III) jeweils bezogen auf die letzten drei (3) abgeschlossenen Geschäftsjahre (jeweils in EUR netto).</w:t>
      </w:r>
    </w:p>
    <w:p w14:paraId="6D17DDB7" w14:textId="77777777" w:rsidR="006734FE" w:rsidRPr="006734FE" w:rsidRDefault="006734FE" w:rsidP="00DF318B">
      <w:pPr>
        <w:pStyle w:val="LAText1"/>
      </w:pPr>
      <w:r w:rsidRPr="006734FE">
        <w:fldChar w:fldCharType="begin"/>
      </w:r>
      <w:r w:rsidRPr="006734FE">
        <w:instrText>LL_ID:wsXzPT72uEJTgnsky</w:instrText>
      </w:r>
      <w:r w:rsidRPr="006734FE">
        <w:fldChar w:fldCharType="separate"/>
      </w:r>
      <w:r w:rsidRPr="006734FE">
        <w:fldChar w:fldCharType="end"/>
      </w:r>
      <w:r w:rsidRPr="006734FE">
        <w:t>Sollte der tätigkeitsbezogene Umsatz nicht genau ermittelt werden können, ist jeweils ein tätigkeitsbezogener Umsatz anzugeben, der in dem betreffenden Geschäftsjahr mindestens erzielt worden ist. Der Wert ist dann entsprechend zu kennzeichnen.</w:t>
      </w:r>
    </w:p>
    <w:p w14:paraId="47A19610" w14:textId="77777777" w:rsidR="006734FE" w:rsidRDefault="006734FE" w:rsidP="00DF318B">
      <w:pPr>
        <w:pStyle w:val="LAText1"/>
      </w:pPr>
      <w:r w:rsidRPr="006734FE">
        <w:fldChar w:fldCharType="begin"/>
      </w:r>
      <w:r w:rsidRPr="006734FE">
        <w:instrText>LL_ID:sk3WvjnaR7CXcDu4F</w:instrText>
      </w:r>
      <w:r w:rsidRPr="006734FE">
        <w:fldChar w:fldCharType="separate"/>
      </w:r>
      <w:r w:rsidRPr="006734FE">
        <w:fldChar w:fldCharType="end"/>
      </w:r>
      <w:r w:rsidRPr="006734FE">
        <w:t>Bei einer Bietergemeinschaft sind die jeweiligen Gesamtumsätze der Mitglieder pro Geschäftsjahr zu addieren und die Summe ist je Geschäftsjahr unter Gesamtumsatz anzugeben. Entsprechendes gilt für die jeweiligen Umsätze im Tätigkeitsbereich des Auftrages (individuelle betreuende Gesundheitsmaßnahmen nach § 16 Abs. 1 SGB II i.V.m. § 45 Abs. 1 Nr. 1 S. 1 SGB III).</w:t>
      </w:r>
    </w:p>
    <w:p w14:paraId="0650C0E1" w14:textId="01016BC4" w:rsidR="003B1FA4" w:rsidRPr="00CD269C" w:rsidRDefault="003B1FA4" w:rsidP="00F50228">
      <w:pPr>
        <w:pStyle w:val="LAText1"/>
        <w:keepNext/>
        <w:rPr>
          <w:b/>
          <w:u w:val="single"/>
        </w:rPr>
      </w:pPr>
      <w:r w:rsidRPr="00CD269C">
        <w:rPr>
          <w:b/>
          <w:u w:val="single"/>
        </w:rPr>
        <w:lastRenderedPageBreak/>
        <w:t>Mindestanforderung</w:t>
      </w:r>
      <w:r w:rsidR="00CD269C" w:rsidRPr="00CD269C">
        <w:rPr>
          <w:b/>
          <w:u w:val="single"/>
        </w:rPr>
        <w:t xml:space="preserve"> an den Gesamtumsatz</w:t>
      </w:r>
      <w:r w:rsidRPr="00CD269C">
        <w:rPr>
          <w:b/>
          <w:u w:val="single"/>
        </w:rPr>
        <w:t>:</w:t>
      </w:r>
    </w:p>
    <w:p w14:paraId="44AA27BB" w14:textId="5E0F078B" w:rsidR="003B1FA4" w:rsidRPr="003B1FA4" w:rsidRDefault="003B1FA4" w:rsidP="00F50228">
      <w:pPr>
        <w:pStyle w:val="LAText1"/>
        <w:keepNext/>
        <w:rPr>
          <w:b/>
        </w:rPr>
      </w:pPr>
      <w:r>
        <w:rPr>
          <w:b/>
        </w:rPr>
        <w:t xml:space="preserve">Der Bieter/die Mitglieder der Bietergemeinschaft muss/müssen </w:t>
      </w:r>
      <w:r w:rsidR="00462CFD">
        <w:rPr>
          <w:b/>
        </w:rPr>
        <w:t xml:space="preserve">in den letzten drei (3) abgeschlossenen Geschäftsjahren </w:t>
      </w:r>
      <w:r w:rsidR="00142F3D">
        <w:rPr>
          <w:b/>
        </w:rPr>
        <w:t xml:space="preserve">in jedem </w:t>
      </w:r>
      <w:r w:rsidR="00462CFD">
        <w:rPr>
          <w:b/>
        </w:rPr>
        <w:t xml:space="preserve">Geschäftsjahr einen Gesamtumsatz von </w:t>
      </w:r>
      <w:r w:rsidR="00462CFD" w:rsidRPr="007605BA">
        <w:rPr>
          <w:b/>
        </w:rPr>
        <w:t xml:space="preserve">mindestens 2,0 Mio. EUR </w:t>
      </w:r>
      <w:r w:rsidR="00142F3D" w:rsidRPr="007605BA">
        <w:rPr>
          <w:b/>
        </w:rPr>
        <w:t>erzielt</w:t>
      </w:r>
      <w:r w:rsidR="00142F3D">
        <w:rPr>
          <w:b/>
        </w:rPr>
        <w:t xml:space="preserve"> haben</w:t>
      </w:r>
      <w:r w:rsidR="00462CFD">
        <w:rPr>
          <w:b/>
        </w:rPr>
        <w:t>.</w:t>
      </w:r>
    </w:p>
    <w:p w14:paraId="630F5668" w14:textId="77777777" w:rsidR="00DF318B" w:rsidRPr="009014DC" w:rsidRDefault="00DF318B" w:rsidP="00DF318B">
      <w:pPr>
        <w:pStyle w:val="LAText"/>
        <w:spacing w:before="0"/>
        <w:ind w:left="567"/>
        <w:rPr>
          <w:szCs w:val="21"/>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1701"/>
        <w:gridCol w:w="2552"/>
        <w:gridCol w:w="4252"/>
      </w:tblGrid>
      <w:tr w:rsidR="00DF318B" w:rsidRPr="009014DC" w14:paraId="747230C7" w14:textId="759E6E08" w:rsidTr="007F029D">
        <w:tc>
          <w:tcPr>
            <w:tcW w:w="8505" w:type="dxa"/>
            <w:gridSpan w:val="3"/>
            <w:shd w:val="clear" w:color="auto" w:fill="F2F2F2" w:themeFill="background1" w:themeFillShade="F2"/>
          </w:tcPr>
          <w:p w14:paraId="59F01A92" w14:textId="07B8F030" w:rsidR="00DF318B" w:rsidRPr="009014DC" w:rsidRDefault="007F029D" w:rsidP="00FC353A">
            <w:pPr>
              <w:pStyle w:val="LAText"/>
              <w:rPr>
                <w:szCs w:val="21"/>
              </w:rPr>
            </w:pPr>
            <w:r w:rsidRPr="007F029D">
              <w:rPr>
                <w:szCs w:val="21"/>
              </w:rPr>
              <w:t xml:space="preserve">Ich/wir erkläre(n), dass ich/wir folgenden Gesamtumsatz und folgenden Umsatz im Tätigkeitsbereich des Auftrages (individuelle betreuende Gesundheitsmaßnahmen nach § 16 Abs. 1 SGB II i.V.m. § 45 Abs. 1 Nr. 1 S. 1 SGB III) jeweils </w:t>
            </w:r>
            <w:r w:rsidR="00142F3D">
              <w:rPr>
                <w:szCs w:val="21"/>
              </w:rPr>
              <w:t>in den</w:t>
            </w:r>
            <w:r w:rsidR="00142F3D" w:rsidRPr="007F029D">
              <w:rPr>
                <w:szCs w:val="21"/>
              </w:rPr>
              <w:t xml:space="preserve"> </w:t>
            </w:r>
            <w:r w:rsidRPr="007F029D">
              <w:rPr>
                <w:szCs w:val="21"/>
              </w:rPr>
              <w:t>letzten drei (3) abgeschlossenen Geschäftsjahre</w:t>
            </w:r>
            <w:r w:rsidR="00142F3D">
              <w:rPr>
                <w:szCs w:val="21"/>
              </w:rPr>
              <w:t>n</w:t>
            </w:r>
            <w:r w:rsidRPr="007F029D">
              <w:rPr>
                <w:szCs w:val="21"/>
              </w:rPr>
              <w:t>, jeweils in EUR netto, erzielt habe/haben:</w:t>
            </w:r>
          </w:p>
        </w:tc>
      </w:tr>
      <w:tr w:rsidR="00DF318B" w:rsidRPr="009014DC" w14:paraId="6EFDBF80" w14:textId="6B384201" w:rsidTr="007F029D">
        <w:tc>
          <w:tcPr>
            <w:tcW w:w="1701" w:type="dxa"/>
            <w:shd w:val="clear" w:color="auto" w:fill="F2F2F2" w:themeFill="background1" w:themeFillShade="F2"/>
            <w:vAlign w:val="center"/>
          </w:tcPr>
          <w:p w14:paraId="5BC6451E" w14:textId="77777777" w:rsidR="00DF318B" w:rsidRPr="009014DC" w:rsidRDefault="00DF318B" w:rsidP="00FC353A">
            <w:pPr>
              <w:pStyle w:val="LAText"/>
              <w:jc w:val="center"/>
              <w:rPr>
                <w:szCs w:val="21"/>
              </w:rPr>
            </w:pPr>
            <w:r w:rsidRPr="009014DC">
              <w:rPr>
                <w:szCs w:val="21"/>
              </w:rPr>
              <w:t>Geschäftsjahr</w:t>
            </w:r>
          </w:p>
        </w:tc>
        <w:tc>
          <w:tcPr>
            <w:tcW w:w="2552" w:type="dxa"/>
            <w:shd w:val="clear" w:color="auto" w:fill="F2F2F2" w:themeFill="background1" w:themeFillShade="F2"/>
            <w:vAlign w:val="center"/>
          </w:tcPr>
          <w:p w14:paraId="60566F6E" w14:textId="77777777" w:rsidR="00DF318B" w:rsidRPr="009014DC" w:rsidRDefault="00DF318B" w:rsidP="00FC353A">
            <w:pPr>
              <w:pStyle w:val="LAText"/>
              <w:jc w:val="center"/>
              <w:rPr>
                <w:szCs w:val="21"/>
              </w:rPr>
            </w:pPr>
            <w:r w:rsidRPr="009014DC">
              <w:rPr>
                <w:szCs w:val="21"/>
              </w:rPr>
              <w:t>Gesamtumsatz</w:t>
            </w:r>
          </w:p>
        </w:tc>
        <w:tc>
          <w:tcPr>
            <w:tcW w:w="4252" w:type="dxa"/>
            <w:shd w:val="clear" w:color="auto" w:fill="F2F2F2" w:themeFill="background1" w:themeFillShade="F2"/>
          </w:tcPr>
          <w:p w14:paraId="684920F0" w14:textId="6E52D463" w:rsidR="00DF318B" w:rsidRPr="009014DC" w:rsidRDefault="007F029D" w:rsidP="00FC353A">
            <w:pPr>
              <w:pStyle w:val="LAText"/>
              <w:jc w:val="center"/>
              <w:rPr>
                <w:szCs w:val="21"/>
              </w:rPr>
            </w:pPr>
            <w:r w:rsidRPr="007F029D">
              <w:rPr>
                <w:szCs w:val="21"/>
              </w:rPr>
              <w:t>Umsatz im Tätigkeitsbereich des Auftrages (individuelle betreuende Gesundheitsmaßnahmen nach § 16 Abs. 1 SGB II i.V.m. § 45 Abs. 1 Nr. 1 S. 1 SGB III)</w:t>
            </w:r>
          </w:p>
        </w:tc>
      </w:tr>
      <w:tr w:rsidR="00DF318B" w:rsidRPr="009014DC" w14:paraId="514E7CEA" w14:textId="58818BB3" w:rsidTr="007F029D">
        <w:tc>
          <w:tcPr>
            <w:tcW w:w="1701" w:type="dxa"/>
            <w:shd w:val="clear" w:color="auto" w:fill="F2F2F2" w:themeFill="background1" w:themeFillShade="F2"/>
          </w:tcPr>
          <w:p w14:paraId="17A88AF6" w14:textId="77777777" w:rsidR="00DF318B" w:rsidRPr="009014DC" w:rsidRDefault="00DF318B" w:rsidP="00FC353A">
            <w:pPr>
              <w:pStyle w:val="LAText"/>
              <w:jc w:val="center"/>
              <w:rPr>
                <w:iCs/>
                <w:szCs w:val="21"/>
              </w:rPr>
            </w:pPr>
            <w:r w:rsidRPr="009014DC">
              <w:rPr>
                <w:i/>
                <w:szCs w:val="21"/>
              </w:rPr>
              <w:fldChar w:fldCharType="begin">
                <w:ffData>
                  <w:name w:val="Text42"/>
                  <w:enabled/>
                  <w:calcOnExit/>
                  <w:textInput>
                    <w:default w:val="Geschäftsjahr"/>
                  </w:textInput>
                </w:ffData>
              </w:fldChar>
            </w:r>
            <w:bookmarkStart w:id="3" w:name="Text42"/>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Geschäftsjahr</w:t>
            </w:r>
            <w:r w:rsidRPr="009014DC">
              <w:rPr>
                <w:szCs w:val="21"/>
              </w:rPr>
              <w:fldChar w:fldCharType="end"/>
            </w:r>
            <w:bookmarkEnd w:id="3"/>
          </w:p>
        </w:tc>
        <w:tc>
          <w:tcPr>
            <w:tcW w:w="2552" w:type="dxa"/>
            <w:shd w:val="clear" w:color="auto" w:fill="F2F2F2" w:themeFill="background1" w:themeFillShade="F2"/>
          </w:tcPr>
          <w:p w14:paraId="37E7C3C7" w14:textId="77777777" w:rsidR="00DF318B" w:rsidRPr="009014DC" w:rsidRDefault="00DF318B" w:rsidP="00FC353A">
            <w:pPr>
              <w:pStyle w:val="LAText"/>
              <w:jc w:val="center"/>
              <w:rPr>
                <w:szCs w:val="21"/>
              </w:rPr>
            </w:pPr>
            <w:r w:rsidRPr="009014DC">
              <w:rPr>
                <w:i/>
                <w:szCs w:val="21"/>
              </w:rPr>
              <w:fldChar w:fldCharType="begin">
                <w:ffData>
                  <w:name w:val="Text42"/>
                  <w:enabled/>
                  <w:calcOnExit/>
                  <w:textInput>
                    <w:default w:val="Betrag"/>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Betrag</w:t>
            </w:r>
            <w:r w:rsidRPr="009014DC">
              <w:rPr>
                <w:szCs w:val="21"/>
              </w:rPr>
              <w:fldChar w:fldCharType="end"/>
            </w:r>
            <w:r w:rsidRPr="009014DC">
              <w:rPr>
                <w:szCs w:val="21"/>
              </w:rPr>
              <w:t xml:space="preserve"> EUR netto</w:t>
            </w:r>
          </w:p>
        </w:tc>
        <w:tc>
          <w:tcPr>
            <w:tcW w:w="4252" w:type="dxa"/>
            <w:shd w:val="clear" w:color="auto" w:fill="F2F2F2" w:themeFill="background1" w:themeFillShade="F2"/>
          </w:tcPr>
          <w:p w14:paraId="7CD93D2C" w14:textId="2B1ADA54" w:rsidR="00DF318B" w:rsidRPr="009014DC" w:rsidRDefault="007F029D" w:rsidP="00FC353A">
            <w:pPr>
              <w:pStyle w:val="LAText"/>
              <w:jc w:val="center"/>
              <w:rPr>
                <w:i/>
                <w:szCs w:val="21"/>
              </w:rPr>
            </w:pPr>
            <w:r w:rsidRPr="009014DC">
              <w:rPr>
                <w:i/>
                <w:szCs w:val="21"/>
              </w:rPr>
              <w:fldChar w:fldCharType="begin">
                <w:ffData>
                  <w:name w:val="Text42"/>
                  <w:enabled/>
                  <w:calcOnExit/>
                  <w:textInput>
                    <w:default w:val="Betrag"/>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Betrag</w:t>
            </w:r>
            <w:r w:rsidRPr="009014DC">
              <w:rPr>
                <w:szCs w:val="21"/>
              </w:rPr>
              <w:fldChar w:fldCharType="end"/>
            </w:r>
            <w:r w:rsidRPr="009014DC">
              <w:rPr>
                <w:szCs w:val="21"/>
              </w:rPr>
              <w:t xml:space="preserve"> EUR netto</w:t>
            </w:r>
          </w:p>
        </w:tc>
      </w:tr>
      <w:tr w:rsidR="00DF318B" w:rsidRPr="009014DC" w14:paraId="5E705A6F" w14:textId="350CB772" w:rsidTr="007F029D">
        <w:tc>
          <w:tcPr>
            <w:tcW w:w="1701" w:type="dxa"/>
            <w:shd w:val="clear" w:color="auto" w:fill="F2F2F2" w:themeFill="background1" w:themeFillShade="F2"/>
          </w:tcPr>
          <w:p w14:paraId="4B1AEBC2" w14:textId="77777777" w:rsidR="00DF318B" w:rsidRPr="009014DC" w:rsidRDefault="00DF318B" w:rsidP="00FC353A">
            <w:pPr>
              <w:pStyle w:val="LAText"/>
              <w:jc w:val="center"/>
              <w:rPr>
                <w:iCs/>
                <w:szCs w:val="21"/>
              </w:rPr>
            </w:pPr>
            <w:r w:rsidRPr="009014DC">
              <w:rPr>
                <w:i/>
                <w:szCs w:val="21"/>
              </w:rPr>
              <w:fldChar w:fldCharType="begin">
                <w:ffData>
                  <w:name w:val=""/>
                  <w:enabled/>
                  <w:calcOnExit/>
                  <w:textInput>
                    <w:default w:val="Geschäftsjah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Geschäftsjahr</w:t>
            </w:r>
            <w:r w:rsidRPr="009014DC">
              <w:rPr>
                <w:szCs w:val="21"/>
              </w:rPr>
              <w:fldChar w:fldCharType="end"/>
            </w:r>
          </w:p>
        </w:tc>
        <w:tc>
          <w:tcPr>
            <w:tcW w:w="2552" w:type="dxa"/>
            <w:shd w:val="clear" w:color="auto" w:fill="F2F2F2" w:themeFill="background1" w:themeFillShade="F2"/>
          </w:tcPr>
          <w:p w14:paraId="62D347A4" w14:textId="77777777" w:rsidR="00DF318B" w:rsidRPr="009014DC" w:rsidRDefault="00DF318B" w:rsidP="00FC353A">
            <w:pPr>
              <w:pStyle w:val="LAText"/>
              <w:jc w:val="center"/>
              <w:rPr>
                <w:szCs w:val="21"/>
              </w:rPr>
            </w:pPr>
            <w:r w:rsidRPr="009014DC">
              <w:rPr>
                <w:i/>
                <w:szCs w:val="21"/>
              </w:rPr>
              <w:fldChar w:fldCharType="begin">
                <w:ffData>
                  <w:name w:val="Text42"/>
                  <w:enabled/>
                  <w:calcOnExit/>
                  <w:textInput>
                    <w:default w:val="Betrag"/>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Betrag</w:t>
            </w:r>
            <w:r w:rsidRPr="009014DC">
              <w:rPr>
                <w:szCs w:val="21"/>
              </w:rPr>
              <w:fldChar w:fldCharType="end"/>
            </w:r>
            <w:r w:rsidRPr="009014DC">
              <w:rPr>
                <w:szCs w:val="21"/>
              </w:rPr>
              <w:t xml:space="preserve"> EUR netto</w:t>
            </w:r>
          </w:p>
        </w:tc>
        <w:tc>
          <w:tcPr>
            <w:tcW w:w="4252" w:type="dxa"/>
            <w:shd w:val="clear" w:color="auto" w:fill="F2F2F2" w:themeFill="background1" w:themeFillShade="F2"/>
          </w:tcPr>
          <w:p w14:paraId="43E670FF" w14:textId="403691A5" w:rsidR="00DF318B" w:rsidRPr="009014DC" w:rsidRDefault="007F029D" w:rsidP="00FC353A">
            <w:pPr>
              <w:pStyle w:val="LAText"/>
              <w:jc w:val="center"/>
              <w:rPr>
                <w:i/>
                <w:szCs w:val="21"/>
              </w:rPr>
            </w:pPr>
            <w:r w:rsidRPr="009014DC">
              <w:rPr>
                <w:i/>
                <w:szCs w:val="21"/>
              </w:rPr>
              <w:fldChar w:fldCharType="begin">
                <w:ffData>
                  <w:name w:val="Text42"/>
                  <w:enabled/>
                  <w:calcOnExit/>
                  <w:textInput>
                    <w:default w:val="Betrag"/>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Betrag</w:t>
            </w:r>
            <w:r w:rsidRPr="009014DC">
              <w:rPr>
                <w:szCs w:val="21"/>
              </w:rPr>
              <w:fldChar w:fldCharType="end"/>
            </w:r>
            <w:r w:rsidRPr="009014DC">
              <w:rPr>
                <w:szCs w:val="21"/>
              </w:rPr>
              <w:t xml:space="preserve"> EUR netto</w:t>
            </w:r>
          </w:p>
        </w:tc>
      </w:tr>
      <w:tr w:rsidR="00DF318B" w:rsidRPr="009014DC" w14:paraId="37F929BF" w14:textId="7A89C5A4" w:rsidTr="007F029D">
        <w:tc>
          <w:tcPr>
            <w:tcW w:w="1701" w:type="dxa"/>
            <w:shd w:val="clear" w:color="auto" w:fill="F2F2F2" w:themeFill="background1" w:themeFillShade="F2"/>
          </w:tcPr>
          <w:p w14:paraId="174A37D5" w14:textId="77777777" w:rsidR="00DF318B" w:rsidRPr="009014DC" w:rsidRDefault="00DF318B" w:rsidP="00FC353A">
            <w:pPr>
              <w:pStyle w:val="LAText"/>
              <w:jc w:val="center"/>
              <w:rPr>
                <w:iCs/>
                <w:szCs w:val="21"/>
              </w:rPr>
            </w:pPr>
            <w:r w:rsidRPr="009014DC">
              <w:rPr>
                <w:i/>
                <w:szCs w:val="21"/>
              </w:rPr>
              <w:fldChar w:fldCharType="begin">
                <w:ffData>
                  <w:name w:val=""/>
                  <w:enabled/>
                  <w:calcOnExit/>
                  <w:textInput>
                    <w:default w:val="Geschäftsjah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Geschäftsjahr</w:t>
            </w:r>
            <w:r w:rsidRPr="009014DC">
              <w:rPr>
                <w:szCs w:val="21"/>
              </w:rPr>
              <w:fldChar w:fldCharType="end"/>
            </w:r>
          </w:p>
        </w:tc>
        <w:tc>
          <w:tcPr>
            <w:tcW w:w="2552" w:type="dxa"/>
            <w:shd w:val="clear" w:color="auto" w:fill="F2F2F2" w:themeFill="background1" w:themeFillShade="F2"/>
          </w:tcPr>
          <w:p w14:paraId="154CA240" w14:textId="77777777" w:rsidR="00DF318B" w:rsidRPr="009014DC" w:rsidRDefault="00DF318B" w:rsidP="00FC353A">
            <w:pPr>
              <w:pStyle w:val="LAText"/>
              <w:jc w:val="center"/>
              <w:rPr>
                <w:szCs w:val="21"/>
              </w:rPr>
            </w:pPr>
            <w:r w:rsidRPr="009014DC">
              <w:rPr>
                <w:i/>
                <w:szCs w:val="21"/>
              </w:rPr>
              <w:fldChar w:fldCharType="begin">
                <w:ffData>
                  <w:name w:val=""/>
                  <w:enabled/>
                  <w:calcOnExit/>
                  <w:textInput>
                    <w:default w:val="Betrag"/>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Betrag</w:t>
            </w:r>
            <w:r w:rsidRPr="009014DC">
              <w:rPr>
                <w:szCs w:val="21"/>
              </w:rPr>
              <w:fldChar w:fldCharType="end"/>
            </w:r>
            <w:r w:rsidRPr="009014DC">
              <w:rPr>
                <w:szCs w:val="21"/>
              </w:rPr>
              <w:t xml:space="preserve"> EUR netto</w:t>
            </w:r>
          </w:p>
        </w:tc>
        <w:tc>
          <w:tcPr>
            <w:tcW w:w="4252" w:type="dxa"/>
            <w:shd w:val="clear" w:color="auto" w:fill="F2F2F2" w:themeFill="background1" w:themeFillShade="F2"/>
          </w:tcPr>
          <w:p w14:paraId="12703112" w14:textId="087E4B93" w:rsidR="00DF318B" w:rsidRPr="009014DC" w:rsidRDefault="007F029D" w:rsidP="00FC353A">
            <w:pPr>
              <w:pStyle w:val="LAText"/>
              <w:jc w:val="center"/>
              <w:rPr>
                <w:i/>
                <w:szCs w:val="21"/>
              </w:rPr>
            </w:pPr>
            <w:r w:rsidRPr="009014DC">
              <w:rPr>
                <w:i/>
                <w:szCs w:val="21"/>
              </w:rPr>
              <w:fldChar w:fldCharType="begin">
                <w:ffData>
                  <w:name w:val="Text42"/>
                  <w:enabled/>
                  <w:calcOnExit/>
                  <w:textInput>
                    <w:default w:val="Betrag"/>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Betrag</w:t>
            </w:r>
            <w:r w:rsidRPr="009014DC">
              <w:rPr>
                <w:szCs w:val="21"/>
              </w:rPr>
              <w:fldChar w:fldCharType="end"/>
            </w:r>
            <w:r w:rsidRPr="009014DC">
              <w:rPr>
                <w:szCs w:val="21"/>
              </w:rPr>
              <w:t xml:space="preserve"> EUR netto</w:t>
            </w:r>
          </w:p>
        </w:tc>
      </w:tr>
    </w:tbl>
    <w:p w14:paraId="6CC35C93" w14:textId="77777777" w:rsidR="00DF318B" w:rsidRPr="009014DC" w:rsidRDefault="00DF318B" w:rsidP="00DF318B">
      <w:pPr>
        <w:spacing w:after="160" w:line="259" w:lineRule="auto"/>
        <w:rPr>
          <w:szCs w:val="21"/>
        </w:rPr>
      </w:pPr>
    </w:p>
    <w:p w14:paraId="042BDCDD" w14:textId="0067F89E" w:rsidR="006734FE" w:rsidRPr="006734FE" w:rsidRDefault="006734FE" w:rsidP="007F029D">
      <w:pPr>
        <w:pStyle w:val="LAEbene1"/>
      </w:pPr>
      <w:r w:rsidRPr="006734FE">
        <w:fldChar w:fldCharType="begin"/>
      </w:r>
      <w:r w:rsidRPr="006734FE">
        <w:instrText>LL_ID:QSZRTLQwRkZFrSD9j</w:instrText>
      </w:r>
      <w:r w:rsidRPr="006734FE">
        <w:fldChar w:fldCharType="separate"/>
      </w:r>
      <w:r w:rsidRPr="006734FE">
        <w:fldChar w:fldCharType="end"/>
      </w:r>
      <w:r w:rsidRPr="006734FE">
        <w:t>Eigenerklärung bezüglich einer im Auftragsfall bestehenden Betriebshaftpflichtversicherung des Bieters/der Mitglieder der Bietergemeinschaft</w:t>
      </w:r>
    </w:p>
    <w:p w14:paraId="21C4CC73" w14:textId="77777777" w:rsidR="006734FE" w:rsidRPr="006734FE" w:rsidRDefault="006734FE" w:rsidP="007F029D">
      <w:pPr>
        <w:pStyle w:val="LAText1"/>
      </w:pPr>
      <w:r w:rsidRPr="006734FE">
        <w:fldChar w:fldCharType="begin"/>
      </w:r>
      <w:r w:rsidRPr="006734FE">
        <w:instrText>LL_ID:iFvf2Hba7PE2WZ8ex</w:instrText>
      </w:r>
      <w:r w:rsidRPr="006734FE">
        <w:fldChar w:fldCharType="separate"/>
      </w:r>
      <w:r w:rsidRPr="006734FE">
        <w:fldChar w:fldCharType="end"/>
      </w:r>
      <w:r w:rsidRPr="006734FE">
        <w:t>Eigenerklärung des Bieters/der Bietergemeinschaft bezüglich einer im Auftragsfall bestehenden Betriebshaftpflichtversicherung des Bieters/der Mitglieder der Bietergemeinschaft</w:t>
      </w:r>
    </w:p>
    <w:p w14:paraId="15E41A2B" w14:textId="785C9C7F" w:rsidR="006734FE" w:rsidRPr="006734FE" w:rsidRDefault="006734FE" w:rsidP="007F029D">
      <w:pPr>
        <w:pStyle w:val="LAAufz1"/>
      </w:pPr>
      <w:r w:rsidRPr="006734FE">
        <w:fldChar w:fldCharType="begin"/>
      </w:r>
      <w:r w:rsidRPr="006734FE">
        <w:instrText>LL_ID:wiiPcfqhKmdBk2GLt</w:instrText>
      </w:r>
      <w:r w:rsidRPr="006734FE">
        <w:fldChar w:fldCharType="separate"/>
      </w:r>
      <w:r w:rsidRPr="006734FE">
        <w:fldChar w:fldCharType="end"/>
      </w:r>
      <w:r w:rsidRPr="006734FE">
        <w:t xml:space="preserve">mit einer Deckungssumme von mindestens </w:t>
      </w:r>
    </w:p>
    <w:p w14:paraId="6ACC948C" w14:textId="40F66C97" w:rsidR="006734FE" w:rsidRPr="006734FE" w:rsidRDefault="000B0EFB" w:rsidP="007F029D">
      <w:pPr>
        <w:pStyle w:val="LAAufz2"/>
        <w:numPr>
          <w:ilvl w:val="0"/>
          <w:numId w:val="16"/>
        </w:numPr>
      </w:pPr>
      <w:r>
        <w:t>5</w:t>
      </w:r>
      <w:r w:rsidR="006734FE" w:rsidRPr="006734FE">
        <w:t>,0 Mio. EUR für Personenschäden,</w:t>
      </w:r>
    </w:p>
    <w:p w14:paraId="456BB027" w14:textId="77777777" w:rsidR="006734FE" w:rsidRPr="006734FE" w:rsidRDefault="006734FE" w:rsidP="007F029D">
      <w:pPr>
        <w:pStyle w:val="LAAufz2"/>
        <w:numPr>
          <w:ilvl w:val="0"/>
          <w:numId w:val="16"/>
        </w:numPr>
      </w:pPr>
      <w:r w:rsidRPr="006734FE">
        <w:t xml:space="preserve">2,0 Mio. EUR für Sachschäden, </w:t>
      </w:r>
    </w:p>
    <w:p w14:paraId="2C92640B" w14:textId="45CAB8D1" w:rsidR="003917E2" w:rsidRDefault="003917E2" w:rsidP="003917E2">
      <w:pPr>
        <w:pStyle w:val="LAAufz2"/>
        <w:numPr>
          <w:ilvl w:val="0"/>
          <w:numId w:val="16"/>
        </w:numPr>
      </w:pPr>
      <w:r>
        <w:t>3</w:t>
      </w:r>
      <w:r w:rsidR="006734FE" w:rsidRPr="006734FE">
        <w:t xml:space="preserve">,0 Mio. EUR für </w:t>
      </w:r>
      <w:r>
        <w:t>Vermögensschäden</w:t>
      </w:r>
      <w:r w:rsidR="006734FE" w:rsidRPr="006734FE">
        <w:t xml:space="preserve"> </w:t>
      </w:r>
      <w:r>
        <w:t xml:space="preserve">aufgrund der Verletzung von anwendbaren Datenschutzgesetzen, </w:t>
      </w:r>
    </w:p>
    <w:p w14:paraId="07B01033" w14:textId="3B3600E7" w:rsidR="006734FE" w:rsidRPr="006734FE" w:rsidRDefault="003917E2" w:rsidP="003917E2">
      <w:pPr>
        <w:pStyle w:val="LAAufz2"/>
        <w:numPr>
          <w:ilvl w:val="0"/>
          <w:numId w:val="16"/>
        </w:numPr>
      </w:pPr>
      <w:r w:rsidRPr="006734FE">
        <w:t xml:space="preserve">2,0 Mio. EUR für </w:t>
      </w:r>
      <w:r>
        <w:t xml:space="preserve">alle sonstigen </w:t>
      </w:r>
      <w:r w:rsidRPr="006734FE">
        <w:t>Vermögensschäden,</w:t>
      </w:r>
    </w:p>
    <w:p w14:paraId="086A1E91" w14:textId="77777777" w:rsidR="006734FE" w:rsidRPr="006734FE" w:rsidRDefault="006734FE" w:rsidP="007F029D">
      <w:pPr>
        <w:pStyle w:val="LAAufz1"/>
      </w:pPr>
      <w:r w:rsidRPr="006734FE">
        <w:fldChar w:fldCharType="begin"/>
      </w:r>
      <w:r w:rsidRPr="006734FE">
        <w:instrText>LL_ID:bydcjfgXyvwMkXcBm</w:instrText>
      </w:r>
      <w:r w:rsidRPr="006734FE">
        <w:fldChar w:fldCharType="separate"/>
      </w:r>
      <w:r w:rsidRPr="006734FE">
        <w:fldChar w:fldCharType="end"/>
      </w:r>
      <w:r w:rsidRPr="006734FE">
        <w:t>wobei die Maximierung der Ersatzleistung mindestens das Zweifache der Deckungssumme pro Kalenderjahr beträgt,</w:t>
      </w:r>
    </w:p>
    <w:p w14:paraId="6A235054" w14:textId="77777777" w:rsidR="006734FE" w:rsidRPr="006734FE" w:rsidRDefault="006734FE" w:rsidP="007F029D">
      <w:pPr>
        <w:pStyle w:val="LAText1"/>
      </w:pPr>
      <w:r w:rsidRPr="006734FE">
        <w:fldChar w:fldCharType="begin"/>
      </w:r>
      <w:r w:rsidRPr="006734FE">
        <w:instrText>LL_ID:aKAL3EsLFQeibQ9kp</w:instrText>
      </w:r>
      <w:r w:rsidRPr="006734FE">
        <w:fldChar w:fldCharType="separate"/>
      </w:r>
      <w:r w:rsidRPr="006734FE">
        <w:fldChar w:fldCharType="end"/>
      </w:r>
      <w:r w:rsidRPr="006734FE">
        <w:t>bei einem in einem Mitgliedstaat der EU oder eines Vertragsstaates des Abkommens über den Europäischen Wirtschaftsraum zugelassenen Versicherungsunternehmen.</w:t>
      </w:r>
    </w:p>
    <w:p w14:paraId="67CD946F" w14:textId="77777777" w:rsidR="006734FE" w:rsidRPr="006734FE" w:rsidRDefault="006734FE" w:rsidP="007F029D">
      <w:pPr>
        <w:pStyle w:val="LAText1"/>
      </w:pPr>
      <w:r w:rsidRPr="006734FE">
        <w:lastRenderedPageBreak/>
        <w:fldChar w:fldCharType="begin"/>
      </w:r>
      <w:r w:rsidRPr="006734FE">
        <w:instrText>LL_ID:brZoShDLLfXgNti2F</w:instrText>
      </w:r>
      <w:r w:rsidRPr="006734FE">
        <w:fldChar w:fldCharType="separate"/>
      </w:r>
      <w:r w:rsidRPr="006734FE">
        <w:fldChar w:fldCharType="end"/>
      </w:r>
      <w:r w:rsidRPr="006734FE">
        <w:t>Sollte der Bieter/die Mitglieder der Bietergemeinschaft nicht über eine Betriebshaftpflichtversicherung verfügen, welche die vorgenannten Voraussetzungen erfüllt, hat der Bieter/die Bietergemeinschaft zu erklären, dass er/sie sich verpflichtet, im Auftragsfall eine Betriebshaftpflichtversicherung, welche alle vorgenannten Anforderungen erfüllt, abzuschließen.</w:t>
      </w:r>
    </w:p>
    <w:p w14:paraId="54C45212" w14:textId="77777777" w:rsidR="006734FE" w:rsidRPr="006734FE" w:rsidRDefault="006734FE" w:rsidP="007F029D">
      <w:pPr>
        <w:pStyle w:val="LAText1"/>
      </w:pPr>
      <w:r w:rsidRPr="006734FE">
        <w:fldChar w:fldCharType="begin"/>
      </w:r>
      <w:r w:rsidRPr="006734FE">
        <w:instrText>LL_ID:iBxnAFhfSa6zZwxC2</w:instrText>
      </w:r>
      <w:r w:rsidRPr="006734FE">
        <w:fldChar w:fldCharType="separate"/>
      </w:r>
      <w:r w:rsidRPr="006734FE">
        <w:fldChar w:fldCharType="end"/>
      </w:r>
      <w:r w:rsidRPr="006734FE">
        <w:t>Im Auftragsfall muss dem Auftraggeber ein Nachweis über o.g. Versicherung innerhalb von 14 Tagen nach Zuschlagserteilung vorgelegt werden.</w:t>
      </w:r>
    </w:p>
    <w:p w14:paraId="21ABC0D2" w14:textId="77777777" w:rsidR="007F029D" w:rsidRPr="009014DC" w:rsidRDefault="007F029D" w:rsidP="007F029D">
      <w:pPr>
        <w:pStyle w:val="LAText1"/>
        <w:spacing w:before="0"/>
        <w:rPr>
          <w:szCs w:val="21"/>
        </w:rPr>
      </w:pPr>
    </w:p>
    <w:tbl>
      <w:tblPr>
        <w:tblW w:w="864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643"/>
      </w:tblGrid>
      <w:tr w:rsidR="007F029D" w:rsidRPr="009014DC" w14:paraId="0D9EE053" w14:textId="77777777" w:rsidTr="00FC353A">
        <w:tc>
          <w:tcPr>
            <w:tcW w:w="864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Start w:id="4" w:name="_Hlk59092094"/>
          <w:bookmarkStart w:id="5" w:name="_Hlk59092112"/>
          <w:p w14:paraId="55110D55" w14:textId="77777777" w:rsidR="007F029D" w:rsidRPr="009014DC" w:rsidRDefault="00D415A4" w:rsidP="00FC353A">
            <w:pPr>
              <w:pStyle w:val="LAText"/>
              <w:ind w:left="601" w:hanging="601"/>
              <w:rPr>
                <w:szCs w:val="21"/>
              </w:rPr>
            </w:pPr>
            <w:sdt>
              <w:sdtPr>
                <w:rPr>
                  <w:szCs w:val="21"/>
                </w:rPr>
                <w:id w:val="1813824897"/>
                <w14:checkbox>
                  <w14:checked w14:val="0"/>
                  <w14:checkedState w14:val="2612" w14:font="MS Gothic"/>
                  <w14:uncheckedState w14:val="2610" w14:font="MS Gothic"/>
                </w14:checkbox>
              </w:sdtPr>
              <w:sdtEndPr/>
              <w:sdtContent>
                <w:r w:rsidR="007F029D" w:rsidRPr="009014DC">
                  <w:rPr>
                    <w:rFonts w:ascii="Segoe UI Symbol" w:hAnsi="Segoe UI Symbol" w:cs="Segoe UI Symbol"/>
                    <w:szCs w:val="21"/>
                  </w:rPr>
                  <w:t>☐</w:t>
                </w:r>
              </w:sdtContent>
            </w:sdt>
            <w:r w:rsidR="007F029D">
              <w:rPr>
                <w:szCs w:val="21"/>
              </w:rPr>
              <w:tab/>
            </w:r>
            <w:r w:rsidR="007F029D" w:rsidRPr="009014DC">
              <w:rPr>
                <w:szCs w:val="21"/>
              </w:rPr>
              <w:t>Ich/Wir erkläre(n), dass ich/wir über eine Betriebshaftpflichtversicherung</w:t>
            </w:r>
          </w:p>
          <w:p w14:paraId="0A3955F1" w14:textId="77777777" w:rsidR="007F029D" w:rsidRPr="009014DC" w:rsidRDefault="007F029D" w:rsidP="00FC353A">
            <w:pPr>
              <w:pStyle w:val="LAAufz1"/>
              <w:ind w:hanging="391"/>
              <w:rPr>
                <w:szCs w:val="21"/>
              </w:rPr>
            </w:pPr>
            <w:r w:rsidRPr="009014DC">
              <w:rPr>
                <w:szCs w:val="21"/>
              </w:rPr>
              <w:t xml:space="preserve">mit einer Deckungssumme von mindestens </w:t>
            </w:r>
          </w:p>
          <w:p w14:paraId="54A2ACC8" w14:textId="3E0FFFD4" w:rsidR="007F029D" w:rsidRPr="009014DC" w:rsidRDefault="000B0EFB" w:rsidP="007F029D">
            <w:pPr>
              <w:pStyle w:val="LAAufz2"/>
              <w:numPr>
                <w:ilvl w:val="0"/>
                <w:numId w:val="17"/>
              </w:numPr>
              <w:ind w:hanging="468"/>
              <w:rPr>
                <w:szCs w:val="21"/>
              </w:rPr>
            </w:pPr>
            <w:r>
              <w:rPr>
                <w:szCs w:val="21"/>
              </w:rPr>
              <w:t>5</w:t>
            </w:r>
            <w:r w:rsidR="007F029D" w:rsidRPr="009014DC">
              <w:rPr>
                <w:szCs w:val="21"/>
              </w:rPr>
              <w:t>.000.000,00 EUR für Personenschäden,</w:t>
            </w:r>
          </w:p>
          <w:p w14:paraId="7FCB5144" w14:textId="044D573E" w:rsidR="007F029D" w:rsidRPr="009014DC" w:rsidRDefault="007F029D" w:rsidP="007F029D">
            <w:pPr>
              <w:pStyle w:val="LAAufz2"/>
              <w:numPr>
                <w:ilvl w:val="0"/>
                <w:numId w:val="17"/>
              </w:numPr>
              <w:ind w:hanging="468"/>
              <w:rPr>
                <w:szCs w:val="21"/>
              </w:rPr>
            </w:pPr>
            <w:r>
              <w:rPr>
                <w:szCs w:val="21"/>
              </w:rPr>
              <w:t>2</w:t>
            </w:r>
            <w:r w:rsidRPr="009014DC">
              <w:rPr>
                <w:szCs w:val="21"/>
              </w:rPr>
              <w:t>.</w:t>
            </w:r>
            <w:r>
              <w:rPr>
                <w:szCs w:val="21"/>
              </w:rPr>
              <w:t>0</w:t>
            </w:r>
            <w:r w:rsidRPr="009014DC">
              <w:rPr>
                <w:szCs w:val="21"/>
              </w:rPr>
              <w:t>00.000,00 EUR für Sachschäden,</w:t>
            </w:r>
          </w:p>
          <w:p w14:paraId="35F98B06" w14:textId="6C4E72B0" w:rsidR="007F029D" w:rsidRDefault="007605BA" w:rsidP="007F029D">
            <w:pPr>
              <w:pStyle w:val="LAAufz2"/>
              <w:numPr>
                <w:ilvl w:val="0"/>
                <w:numId w:val="17"/>
              </w:numPr>
              <w:ind w:hanging="468"/>
              <w:rPr>
                <w:szCs w:val="21"/>
              </w:rPr>
            </w:pPr>
            <w:r>
              <w:t>3.000.000,00</w:t>
            </w:r>
            <w:r w:rsidRPr="006734FE">
              <w:t xml:space="preserve"> EUR für </w:t>
            </w:r>
            <w:r>
              <w:t>Vermögensschäden</w:t>
            </w:r>
            <w:r w:rsidRPr="006734FE">
              <w:t xml:space="preserve"> </w:t>
            </w:r>
            <w:r>
              <w:t>aufgrund der Verletzung von anwendbaren Datenschutzgesetzen</w:t>
            </w:r>
            <w:r w:rsidR="007F029D" w:rsidRPr="009014DC">
              <w:rPr>
                <w:szCs w:val="21"/>
              </w:rPr>
              <w:t xml:space="preserve">, </w:t>
            </w:r>
          </w:p>
          <w:p w14:paraId="757D2060" w14:textId="581475C9" w:rsidR="007F029D" w:rsidRPr="009014DC" w:rsidRDefault="007605BA" w:rsidP="007F029D">
            <w:pPr>
              <w:pStyle w:val="LAAufz2"/>
              <w:numPr>
                <w:ilvl w:val="0"/>
                <w:numId w:val="17"/>
              </w:numPr>
              <w:ind w:hanging="468"/>
              <w:rPr>
                <w:szCs w:val="21"/>
              </w:rPr>
            </w:pPr>
            <w:r>
              <w:t xml:space="preserve">und </w:t>
            </w:r>
            <w:r w:rsidRPr="006734FE">
              <w:t>2</w:t>
            </w:r>
            <w:r>
              <w:t>.000.000,0</w:t>
            </w:r>
            <w:r w:rsidRPr="006734FE">
              <w:t xml:space="preserve">0 EUR für </w:t>
            </w:r>
            <w:r>
              <w:t xml:space="preserve">alle sonstigen </w:t>
            </w:r>
            <w:r w:rsidRPr="006734FE">
              <w:t>Vermögensschäden</w:t>
            </w:r>
          </w:p>
          <w:p w14:paraId="41573F9E" w14:textId="77777777" w:rsidR="007F029D" w:rsidRPr="009014DC" w:rsidRDefault="007F029D" w:rsidP="00FC353A">
            <w:pPr>
              <w:pStyle w:val="LAAufz1"/>
              <w:rPr>
                <w:szCs w:val="21"/>
              </w:rPr>
            </w:pPr>
            <w:r w:rsidRPr="009014DC">
              <w:rPr>
                <w:szCs w:val="21"/>
              </w:rPr>
              <w:t>bei der die Maximierung der Ersatzleistung mindestens das Zweifache der Deckungssumme pro Kalenderjahr beträgt,</w:t>
            </w:r>
          </w:p>
          <w:p w14:paraId="4B307374" w14:textId="77777777" w:rsidR="007F029D" w:rsidRPr="009014DC" w:rsidRDefault="007F029D" w:rsidP="00FC353A">
            <w:pPr>
              <w:pStyle w:val="LAText"/>
              <w:rPr>
                <w:szCs w:val="21"/>
              </w:rPr>
            </w:pPr>
            <w:r w:rsidRPr="009014DC">
              <w:rPr>
                <w:szCs w:val="21"/>
              </w:rPr>
              <w:t xml:space="preserve">bei einem in einem Mitgliedstaat der EU oder eines Vertragsstaates des Abkommens über den Europäischen Wirtschaftsraum zugelassenen Versicherungsunternehmen verfüge(n) und diese im Auftragsfall beibehalten werde(n) oder andernfalls im Auftragsfall abschließen werde(n). </w:t>
            </w:r>
            <w:bookmarkEnd w:id="4"/>
            <w:r w:rsidRPr="009014DC">
              <w:rPr>
                <w:szCs w:val="21"/>
              </w:rPr>
              <w:t xml:space="preserve"> </w:t>
            </w:r>
          </w:p>
          <w:p w14:paraId="1CCA07ED" w14:textId="77777777" w:rsidR="007F029D" w:rsidRPr="009014DC" w:rsidRDefault="007F029D" w:rsidP="00FC353A">
            <w:pPr>
              <w:pStyle w:val="LAText"/>
              <w:rPr>
                <w:szCs w:val="21"/>
              </w:rPr>
            </w:pPr>
            <w:r w:rsidRPr="009014DC">
              <w:rPr>
                <w:szCs w:val="21"/>
              </w:rPr>
              <w:t>Im Auftragsfall werde ich/werden wir dem Auftraggeber einen Nachweis über o.g. Versicherung innerhalb von 14 Tagen nach Zuschlagserteilung vorlegen.</w:t>
            </w:r>
          </w:p>
        </w:tc>
        <w:bookmarkEnd w:id="5"/>
      </w:tr>
    </w:tbl>
    <w:p w14:paraId="07F51ACE" w14:textId="77777777" w:rsidR="006734FE" w:rsidRPr="006734FE" w:rsidRDefault="006734FE" w:rsidP="006734FE">
      <w:pPr>
        <w:pStyle w:val="LAText"/>
      </w:pPr>
      <w:r w:rsidRPr="006734FE">
        <w:br w:type="page"/>
      </w:r>
    </w:p>
    <w:p w14:paraId="61120283" w14:textId="77777777" w:rsidR="006734FE" w:rsidRDefault="006734FE" w:rsidP="00F35123">
      <w:pPr>
        <w:pStyle w:val="LAEbene1"/>
      </w:pPr>
      <w:r w:rsidRPr="006734FE">
        <w:lastRenderedPageBreak/>
        <w:fldChar w:fldCharType="begin"/>
      </w:r>
      <w:r w:rsidRPr="006734FE">
        <w:instrText>LL_ID:4kWjDLceC5fPwqFmF</w:instrText>
      </w:r>
      <w:r w:rsidRPr="006734FE">
        <w:fldChar w:fldCharType="separate"/>
      </w:r>
      <w:r w:rsidRPr="006734FE">
        <w:fldChar w:fldCharType="end"/>
      </w:r>
      <w:r w:rsidRPr="006734FE">
        <w:t>Referenzen</w:t>
      </w:r>
    </w:p>
    <w:p w14:paraId="4B0CB34C" w14:textId="1B446965" w:rsidR="004420C3" w:rsidRDefault="006734FE" w:rsidP="00F35123">
      <w:pPr>
        <w:pStyle w:val="LAText1"/>
      </w:pPr>
      <w:r w:rsidRPr="004420C3">
        <w:fldChar w:fldCharType="begin"/>
      </w:r>
      <w:r w:rsidRPr="004420C3">
        <w:instrText>LL_ID:injCoRXtSPBeQw9r8</w:instrText>
      </w:r>
      <w:r w:rsidRPr="004420C3">
        <w:fldChar w:fldCharType="separate"/>
      </w:r>
      <w:r w:rsidRPr="004420C3">
        <w:fldChar w:fldCharType="end"/>
      </w:r>
      <w:r w:rsidRPr="004420C3">
        <w:t>Eigenerklärung über</w:t>
      </w:r>
      <w:r w:rsidRPr="004420C3">
        <w:rPr>
          <w:b/>
        </w:rPr>
        <w:t xml:space="preserve"> mindestens zwei (2) und höchstens fünf (5) </w:t>
      </w:r>
      <w:r w:rsidRPr="004420C3">
        <w:t>geeignete Referenzen des Bieters/des Mitglieds oder der Mitglieder der Bietergemeinschaft über</w:t>
      </w:r>
      <w:r w:rsidR="003C2853">
        <w:t xml:space="preserve"> die in den letzten</w:t>
      </w:r>
      <w:r w:rsidRPr="004420C3">
        <w:t xml:space="preserve"> </w:t>
      </w:r>
      <w:r w:rsidR="003C2853" w:rsidRPr="004420C3">
        <w:t xml:space="preserve">höchstens drei (3) Jahren erbrachten </w:t>
      </w:r>
      <w:r w:rsidRPr="004420C3">
        <w:t>individuelle</w:t>
      </w:r>
      <w:r w:rsidR="003C2853">
        <w:t>n</w:t>
      </w:r>
      <w:r w:rsidRPr="004420C3">
        <w:t xml:space="preserve"> betreuende</w:t>
      </w:r>
      <w:r w:rsidR="003C2853">
        <w:t>n</w:t>
      </w:r>
      <w:r w:rsidRPr="004420C3">
        <w:t xml:space="preserve"> </w:t>
      </w:r>
      <w:r w:rsidR="0074225E" w:rsidRPr="004420C3">
        <w:t>Maßnahmen aus dem Rechtskreis des SGB II</w:t>
      </w:r>
      <w:r w:rsidRPr="004420C3">
        <w:t xml:space="preserve">, jeweils mit </w:t>
      </w:r>
      <w:r w:rsidR="003C2853">
        <w:t xml:space="preserve">Angabe der in </w:t>
      </w:r>
      <w:r w:rsidR="00E34910">
        <w:rPr>
          <w:b/>
        </w:rPr>
        <w:t>Anlage</w:t>
      </w:r>
      <w:r w:rsidRPr="003C2853">
        <w:rPr>
          <w:b/>
        </w:rPr>
        <w:t xml:space="preserve"> 1</w:t>
      </w:r>
      <w:r w:rsidRPr="004420C3">
        <w:t xml:space="preserve"> zu diesem Formblatt geforderten Angaben. </w:t>
      </w:r>
    </w:p>
    <w:p w14:paraId="24E7F58D" w14:textId="7F12B805" w:rsidR="00A201EA" w:rsidRPr="004420C3" w:rsidRDefault="00A201EA" w:rsidP="00F35123">
      <w:pPr>
        <w:pStyle w:val="LAText1"/>
      </w:pPr>
      <w:r>
        <w:t>Als Referenz gelten die beim Bieter/vom Mitglied oder den Mitgliedern der Bietergemeinschaft beauftragten und von diesem/diesen erbrachten und ausgeführten Leistungen.</w:t>
      </w:r>
    </w:p>
    <w:p w14:paraId="0AF745D7" w14:textId="7E728207" w:rsidR="006734FE" w:rsidRPr="006734FE" w:rsidRDefault="006734FE" w:rsidP="00F35123">
      <w:pPr>
        <w:pStyle w:val="LAText1"/>
      </w:pPr>
      <w:r w:rsidRPr="004420C3">
        <w:t>Damit eine Referenz innerhalb des vorgegebenen des Zeitraums von</w:t>
      </w:r>
      <w:r w:rsidR="004420C3" w:rsidRPr="004420C3">
        <w:t xml:space="preserve"> drei (3) </w:t>
      </w:r>
      <w:r w:rsidRPr="004420C3">
        <w:t xml:space="preserve">Jahren als erbracht gilt, darf die Referenz nicht vor Ablauf eines Zeitraums von </w:t>
      </w:r>
      <w:r w:rsidR="004420C3" w:rsidRPr="004420C3">
        <w:t xml:space="preserve">drei (3) </w:t>
      </w:r>
      <w:r w:rsidRPr="004420C3">
        <w:t>Jahren vor der Frist zur Abgabe des Angebots (vgl. Kapitel VIII. des Verfahrensbriefes) beendet worden sein.</w:t>
      </w:r>
    </w:p>
    <w:p w14:paraId="4B3F124F" w14:textId="77777777" w:rsidR="006734FE" w:rsidRPr="006734FE" w:rsidRDefault="006734FE" w:rsidP="00721A51">
      <w:pPr>
        <w:pStyle w:val="LAAufz1"/>
      </w:pPr>
      <w:r w:rsidRPr="006734FE">
        <w:fldChar w:fldCharType="begin"/>
      </w:r>
      <w:r w:rsidRPr="006734FE">
        <w:instrText>LL_ID:iK6Qizo7kcECWmjyG</w:instrText>
      </w:r>
      <w:r w:rsidRPr="006734FE">
        <w:fldChar w:fldCharType="separate"/>
      </w:r>
      <w:r w:rsidRPr="006734FE">
        <w:fldChar w:fldCharType="end"/>
      </w:r>
      <w:r w:rsidRPr="006734FE">
        <w:t xml:space="preserve">Eine Referenz gilt als </w:t>
      </w:r>
      <w:r w:rsidRPr="009641B5">
        <w:rPr>
          <w:b/>
        </w:rPr>
        <w:t>geeignet</w:t>
      </w:r>
      <w:r w:rsidRPr="006734FE">
        <w:t xml:space="preserve">, wenn </w:t>
      </w:r>
      <w:r w:rsidRPr="006734FE">
        <w:rPr>
          <w:b/>
          <w:u w:val="single"/>
        </w:rPr>
        <w:t>alle</w:t>
      </w:r>
      <w:r w:rsidRPr="006734FE">
        <w:t xml:space="preserve"> folgenden Anforderungen </w:t>
      </w:r>
      <w:proofErr w:type="gramStart"/>
      <w:r w:rsidRPr="006734FE">
        <w:t>erfüllt</w:t>
      </w:r>
      <w:proofErr w:type="gramEnd"/>
      <w:r w:rsidRPr="006734FE">
        <w:t xml:space="preserve"> sind: </w:t>
      </w:r>
    </w:p>
    <w:p w14:paraId="4DAE4C4C" w14:textId="5110869A" w:rsidR="006734FE" w:rsidRPr="006734FE" w:rsidRDefault="006734FE" w:rsidP="00721A51">
      <w:pPr>
        <w:pStyle w:val="LAListe2"/>
      </w:pPr>
      <w:r w:rsidRPr="006734FE">
        <w:fldChar w:fldCharType="begin"/>
      </w:r>
      <w:r w:rsidRPr="006734FE">
        <w:instrText>LL_ID:hqgvg8mDWq6t47yRX</w:instrText>
      </w:r>
      <w:r w:rsidRPr="006734FE">
        <w:fldChar w:fldCharType="separate"/>
      </w:r>
      <w:r w:rsidRPr="006734FE">
        <w:fldChar w:fldCharType="end"/>
      </w:r>
      <w:r w:rsidRPr="006734FE">
        <w:t>Gegenstand der Referenz sind individuelle betreuende Maßnahmen aus dem Rechtskreis des SGB II für gesundheitlich</w:t>
      </w:r>
      <w:r w:rsidR="00721A51">
        <w:t>, d.h. physisch oder psychisch</w:t>
      </w:r>
      <w:r w:rsidRPr="006734FE">
        <w:t xml:space="preserve"> beeinträchtigte bzw. eingeschränkte </w:t>
      </w:r>
      <w:r w:rsidR="004420C3">
        <w:t>Leistungsberechtigte</w:t>
      </w:r>
      <w:r w:rsidRPr="006734FE">
        <w:t>.</w:t>
      </w:r>
      <w:r w:rsidR="007605BA">
        <w:t xml:space="preserve"> Individuell betreuende Maßnahmen sind solche Maßnahmen</w:t>
      </w:r>
      <w:r w:rsidR="009641B5">
        <w:t>,</w:t>
      </w:r>
      <w:r w:rsidR="007605BA">
        <w:t xml:space="preserve"> die eine </w:t>
      </w:r>
      <w:r w:rsidR="00C37C86">
        <w:t>auf die individuelle Person und deren Situation z</w:t>
      </w:r>
      <w:r w:rsidR="007605BA">
        <w:t>entrierte Be</w:t>
      </w:r>
      <w:r w:rsidR="00D077D3">
        <w:t>t</w:t>
      </w:r>
      <w:r w:rsidR="007605BA">
        <w:t>reuung vorsehen</w:t>
      </w:r>
      <w:r w:rsidR="00C37C86">
        <w:t>.</w:t>
      </w:r>
    </w:p>
    <w:p w14:paraId="32B1D328" w14:textId="333DBD67" w:rsidR="006734FE" w:rsidRPr="006734FE" w:rsidRDefault="00721A51" w:rsidP="00721A51">
      <w:pPr>
        <w:pStyle w:val="LAListe2"/>
      </w:pPr>
      <w:r>
        <w:t>I</w:t>
      </w:r>
      <w:r w:rsidR="004420C3">
        <w:t xml:space="preserve">n der Referenz wurden </w:t>
      </w:r>
      <w:r w:rsidR="006734FE" w:rsidRPr="006734FE">
        <w:fldChar w:fldCharType="begin"/>
      </w:r>
      <w:r w:rsidR="006734FE" w:rsidRPr="006734FE">
        <w:instrText>LL_ID:wqRciMuQTuAEjEheC</w:instrText>
      </w:r>
      <w:r w:rsidR="006734FE" w:rsidRPr="006734FE">
        <w:fldChar w:fldCharType="separate"/>
      </w:r>
      <w:r w:rsidR="006734FE" w:rsidRPr="006734FE">
        <w:fldChar w:fldCharType="end"/>
      </w:r>
      <w:r w:rsidR="006734FE" w:rsidRPr="006734FE">
        <w:t>mindestens ein Arzt</w:t>
      </w:r>
      <w:r w:rsidR="00E27D7C">
        <w:t xml:space="preserve"> oder</w:t>
      </w:r>
      <w:r w:rsidR="006734FE" w:rsidRPr="006734FE">
        <w:t xml:space="preserve"> Psychologe </w:t>
      </w:r>
      <w:r w:rsidR="006734FE" w:rsidRPr="004420C3">
        <w:rPr>
          <w:u w:val="single"/>
        </w:rPr>
        <w:t>und</w:t>
      </w:r>
      <w:r w:rsidR="006734FE" w:rsidRPr="006734FE">
        <w:t xml:space="preserve"> ein Coach eingesetzt</w:t>
      </w:r>
      <w:r w:rsidR="004420C3">
        <w:t>.</w:t>
      </w:r>
    </w:p>
    <w:p w14:paraId="6AFE6D4F" w14:textId="34FE3321" w:rsidR="006734FE" w:rsidRDefault="006734FE" w:rsidP="00721A51">
      <w:pPr>
        <w:pStyle w:val="LAListe2"/>
      </w:pPr>
      <w:r w:rsidRPr="006734FE">
        <w:fldChar w:fldCharType="begin"/>
      </w:r>
      <w:r w:rsidRPr="006734FE">
        <w:instrText>LL_ID:wqRciMuQTuAEjEheC_inst2</w:instrText>
      </w:r>
      <w:r w:rsidRPr="006734FE">
        <w:fldChar w:fldCharType="separate"/>
      </w:r>
      <w:r w:rsidRPr="006734FE">
        <w:fldChar w:fldCharType="end"/>
      </w:r>
      <w:r w:rsidR="004420C3">
        <w:t>Die Maßnahme in der Referenz war</w:t>
      </w:r>
      <w:r w:rsidRPr="006734FE">
        <w:t xml:space="preserve"> darauf ausgerichtet, dass die Erwerbsfähigkeit der Leistungsberechtigten erhalten, verbessert oder wiederhergestellt wird.</w:t>
      </w:r>
    </w:p>
    <w:p w14:paraId="4AC7D010" w14:textId="61290CB3" w:rsidR="001E058F" w:rsidRDefault="001E058F" w:rsidP="001E058F">
      <w:pPr>
        <w:pStyle w:val="LAListe2"/>
      </w:pPr>
      <w:r w:rsidRPr="006734FE">
        <w:fldChar w:fldCharType="begin"/>
      </w:r>
      <w:r w:rsidRPr="006734FE">
        <w:instrText>LL_ID:em3cMHbPxhZquakY6</w:instrText>
      </w:r>
      <w:r w:rsidRPr="006734FE">
        <w:fldChar w:fldCharType="separate"/>
      </w:r>
      <w:r w:rsidRPr="006734FE">
        <w:fldChar w:fldCharType="end"/>
      </w:r>
      <w:r w:rsidRPr="006734FE">
        <w:t>Die Refe</w:t>
      </w:r>
      <w:r w:rsidRPr="00721A51">
        <w:t>renz wurde aus Sicht des Referenzauftraggebers vertragskonform erbracht.</w:t>
      </w:r>
    </w:p>
    <w:p w14:paraId="5E70C57F" w14:textId="4C0DFA2D" w:rsidR="00224F58" w:rsidRDefault="00224F58" w:rsidP="00224F58">
      <w:pPr>
        <w:pStyle w:val="LAText1"/>
      </w:pPr>
      <w:r w:rsidRPr="009641B5">
        <w:rPr>
          <w:b/>
        </w:rPr>
        <w:t>Mindestanforderung</w:t>
      </w:r>
      <w:r>
        <w:t xml:space="preserve"> ist weiter, dass sich aus den eingereichten Referenzen ergibt, dass gleichzeitig</w:t>
      </w:r>
      <w:r w:rsidR="0087204F">
        <w:t>, d.h. während des gesamten Leistungszeitraums,</w:t>
      </w:r>
      <w:r>
        <w:t xml:space="preserve"> mindestens 40 Teilnehmende </w:t>
      </w:r>
      <w:r w:rsidR="0087204F">
        <w:t xml:space="preserve">parallel </w:t>
      </w:r>
      <w:r>
        <w:t xml:space="preserve">individuell betreut wurden. </w:t>
      </w:r>
      <w:r w:rsidR="009641B5">
        <w:t xml:space="preserve">Diese Anforderung kann der Bieter durch die eingereichten </w:t>
      </w:r>
      <w:r w:rsidR="0007243A">
        <w:t xml:space="preserve">geeigneten </w:t>
      </w:r>
      <w:r w:rsidR="009641B5">
        <w:t>Referenzen zu</w:t>
      </w:r>
      <w:r w:rsidR="0087204F">
        <w:t>m</w:t>
      </w:r>
      <w:r w:rsidR="009641B5">
        <w:t xml:space="preserve"> SGB II erreichen. Der Bieter kann </w:t>
      </w:r>
      <w:r w:rsidR="00881ED5">
        <w:t xml:space="preserve">zur Erfüllung der Mindestanforderung </w:t>
      </w:r>
      <w:r w:rsidR="009641B5">
        <w:t xml:space="preserve">ergänzend jedoch auch Referenzen aus anderen Sozialgesetzbüchern heranziehen, sofern diese </w:t>
      </w:r>
      <w:r w:rsidR="0087204F">
        <w:t>gleichzeitig</w:t>
      </w:r>
      <w:r w:rsidR="009641B5">
        <w:t xml:space="preserve"> zu der eingereichten </w:t>
      </w:r>
      <w:r w:rsidR="0007243A">
        <w:t xml:space="preserve">geeigneten </w:t>
      </w:r>
      <w:r w:rsidR="009641B5">
        <w:t>Referenz nach SGB II erbracht wurden und zumindest die nachfolgende Voraussetzung erfüllen:</w:t>
      </w:r>
    </w:p>
    <w:p w14:paraId="3273E9B2" w14:textId="0FDC3851" w:rsidR="00BA2249" w:rsidRDefault="00BA2249" w:rsidP="009641B5">
      <w:pPr>
        <w:pStyle w:val="LAAufz1"/>
      </w:pPr>
      <w:r w:rsidRPr="006734FE">
        <w:fldChar w:fldCharType="begin"/>
      </w:r>
      <w:r w:rsidRPr="006734FE">
        <w:instrText>LL_ID:hqgvg8mDWq6t47yRX</w:instrText>
      </w:r>
      <w:r w:rsidRPr="006734FE">
        <w:fldChar w:fldCharType="separate"/>
      </w:r>
      <w:r w:rsidRPr="006734FE">
        <w:fldChar w:fldCharType="end"/>
      </w:r>
      <w:r w:rsidRPr="006734FE">
        <w:t xml:space="preserve">Gegenstand der Referenz sind individuelle betreuende Maßnahmen </w:t>
      </w:r>
      <w:r w:rsidR="00D077D3">
        <w:t>für Leistungsberechtigte</w:t>
      </w:r>
      <w:r w:rsidR="00D077D3" w:rsidRPr="006734FE">
        <w:t xml:space="preserve"> </w:t>
      </w:r>
      <w:r w:rsidRPr="006734FE">
        <w:t>aus dem Rechtskreis de</w:t>
      </w:r>
      <w:r w:rsidR="005051FC">
        <w:t>r Sozialgesetzbücher</w:t>
      </w:r>
      <w:r w:rsidRPr="006734FE">
        <w:t>.</w:t>
      </w:r>
      <w:r>
        <w:t xml:space="preserve"> Individuell betreuende Maßnahmen sind solche Maßnahmen</w:t>
      </w:r>
      <w:r w:rsidR="005051FC">
        <w:t>,</w:t>
      </w:r>
      <w:r>
        <w:t xml:space="preserve"> die eine auf die individuelle Person und deren Situation zentrierte Be</w:t>
      </w:r>
      <w:r w:rsidR="00D077D3">
        <w:t>t</w:t>
      </w:r>
      <w:r>
        <w:t>reuung vorsehen</w:t>
      </w:r>
      <w:r w:rsidR="0087204F">
        <w:t>.</w:t>
      </w:r>
    </w:p>
    <w:p w14:paraId="732F5B44" w14:textId="4572385D" w:rsidR="00D077D3" w:rsidRPr="00C47155" w:rsidRDefault="0007243A" w:rsidP="00536F10">
      <w:pPr>
        <w:pStyle w:val="LAText1"/>
        <w:ind w:left="993"/>
        <w:rPr>
          <w:i/>
        </w:rPr>
      </w:pPr>
      <w:r w:rsidRPr="00C47155">
        <w:rPr>
          <w:i/>
        </w:rPr>
        <w:lastRenderedPageBreak/>
        <w:t xml:space="preserve">1. </w:t>
      </w:r>
      <w:r w:rsidR="00D077D3" w:rsidRPr="00C47155">
        <w:rPr>
          <w:i/>
        </w:rPr>
        <w:t>Beispiel:</w:t>
      </w:r>
    </w:p>
    <w:p w14:paraId="59B28570" w14:textId="493EFFCC" w:rsidR="0007243A" w:rsidRPr="00C47155" w:rsidRDefault="00D077D3" w:rsidP="00536F10">
      <w:pPr>
        <w:pStyle w:val="LAText1"/>
        <w:ind w:left="993"/>
        <w:rPr>
          <w:i/>
        </w:rPr>
      </w:pPr>
      <w:r w:rsidRPr="00C47155">
        <w:rPr>
          <w:i/>
        </w:rPr>
        <w:t>Die Mindestanforderung ist erfüllt, wenn der Bieter i</w:t>
      </w:r>
      <w:r w:rsidR="00D45A5E" w:rsidRPr="00C47155">
        <w:rPr>
          <w:i/>
        </w:rPr>
        <w:t xml:space="preserve">n der angegebenen </w:t>
      </w:r>
      <w:r w:rsidRPr="00C47155">
        <w:rPr>
          <w:i/>
        </w:rPr>
        <w:t xml:space="preserve">geeigneten </w:t>
      </w:r>
      <w:r w:rsidR="00D45A5E" w:rsidRPr="00C47155">
        <w:rPr>
          <w:i/>
        </w:rPr>
        <w:t>Referenz</w:t>
      </w:r>
      <w:r w:rsidRPr="00C47155">
        <w:rPr>
          <w:i/>
        </w:rPr>
        <w:t xml:space="preserve"> Nr. 1</w:t>
      </w:r>
      <w:r w:rsidR="00D45A5E" w:rsidRPr="00C47155">
        <w:rPr>
          <w:i/>
        </w:rPr>
        <w:t xml:space="preserve"> </w:t>
      </w:r>
      <w:r w:rsidRPr="00C47155">
        <w:rPr>
          <w:i/>
        </w:rPr>
        <w:t>mit einem</w:t>
      </w:r>
      <w:r w:rsidR="00D45A5E" w:rsidRPr="00C47155">
        <w:rPr>
          <w:i/>
        </w:rPr>
        <w:t xml:space="preserve"> </w:t>
      </w:r>
      <w:r w:rsidRPr="00C47155">
        <w:rPr>
          <w:i/>
        </w:rPr>
        <w:t>Leistungszeitraum</w:t>
      </w:r>
      <w:r w:rsidR="00D45A5E" w:rsidRPr="00C47155">
        <w:rPr>
          <w:i/>
        </w:rPr>
        <w:t xml:space="preserve"> </w:t>
      </w:r>
      <w:r w:rsidRPr="00C47155">
        <w:rPr>
          <w:i/>
        </w:rPr>
        <w:t xml:space="preserve">vom </w:t>
      </w:r>
      <w:r w:rsidR="00D45A5E" w:rsidRPr="00C47155">
        <w:rPr>
          <w:i/>
        </w:rPr>
        <w:t>01.01.2024 bis 31.12.202</w:t>
      </w:r>
      <w:r w:rsidRPr="00C47155">
        <w:rPr>
          <w:i/>
        </w:rPr>
        <w:t>5</w:t>
      </w:r>
      <w:r w:rsidR="00D45A5E" w:rsidRPr="00C47155">
        <w:rPr>
          <w:i/>
        </w:rPr>
        <w:t xml:space="preserve"> 25 Teilnehmende individuell betreut</w:t>
      </w:r>
      <w:r w:rsidRPr="00C47155">
        <w:rPr>
          <w:i/>
        </w:rPr>
        <w:t xml:space="preserve"> hat und in der angegebenen </w:t>
      </w:r>
      <w:r w:rsidR="0007243A" w:rsidRPr="00C47155">
        <w:rPr>
          <w:i/>
        </w:rPr>
        <w:t xml:space="preserve">geeigneten </w:t>
      </w:r>
      <w:r w:rsidRPr="00C47155">
        <w:rPr>
          <w:i/>
        </w:rPr>
        <w:t xml:space="preserve">Referenz Nr. 2 mit einem Leistungszeitraum vom 01.01.2024 bis 31.12.2025 15 Teilnehmende individuell betreut hat. </w:t>
      </w:r>
    </w:p>
    <w:p w14:paraId="11685D92" w14:textId="3E2F3FFD" w:rsidR="0007243A" w:rsidRPr="00C47155" w:rsidRDefault="0007243A" w:rsidP="00536F10">
      <w:pPr>
        <w:pStyle w:val="LAText1"/>
        <w:ind w:left="993"/>
        <w:rPr>
          <w:i/>
        </w:rPr>
      </w:pPr>
      <w:r w:rsidRPr="00C47155">
        <w:rPr>
          <w:i/>
        </w:rPr>
        <w:t>2. Beispiel:</w:t>
      </w:r>
    </w:p>
    <w:p w14:paraId="7EFF3DC4" w14:textId="10E816DB" w:rsidR="0007243A" w:rsidRPr="00C47155" w:rsidRDefault="0007243A" w:rsidP="00536F10">
      <w:pPr>
        <w:pStyle w:val="LAText1"/>
        <w:ind w:left="993"/>
        <w:rPr>
          <w:i/>
        </w:rPr>
      </w:pPr>
      <w:r w:rsidRPr="00C47155">
        <w:rPr>
          <w:i/>
        </w:rPr>
        <w:t xml:space="preserve">Die Mindestanforderung ist auch erfüllt, wenn der Bieter in der angegebenen geeigneten Referenz Nr. 1 mit einem Leistungszeitraum vom 01.01.2024 bis 31.12.2025 </w:t>
      </w:r>
      <w:r w:rsidR="00C47155" w:rsidRPr="00C47155">
        <w:rPr>
          <w:i/>
        </w:rPr>
        <w:t>14</w:t>
      </w:r>
      <w:r w:rsidRPr="00C47155">
        <w:rPr>
          <w:i/>
        </w:rPr>
        <w:t xml:space="preserve"> Teilnehmende individuell betreut hat und in einer angegebenen Referenz über individuelle betreuende Maßnahmen für Leistungsberechtigte aus dem </w:t>
      </w:r>
      <w:r w:rsidR="00C47155" w:rsidRPr="00C47155">
        <w:rPr>
          <w:i/>
        </w:rPr>
        <w:t xml:space="preserve">SGB XII </w:t>
      </w:r>
      <w:r w:rsidRPr="00C47155">
        <w:rPr>
          <w:i/>
        </w:rPr>
        <w:t xml:space="preserve">mit einem Leistungszeitraum vom 01.01.2024 bis 31.12.2025 </w:t>
      </w:r>
      <w:r w:rsidR="00C47155" w:rsidRPr="00C47155">
        <w:rPr>
          <w:i/>
        </w:rPr>
        <w:t>26</w:t>
      </w:r>
      <w:r w:rsidRPr="00C47155">
        <w:rPr>
          <w:i/>
        </w:rPr>
        <w:t xml:space="preserve"> Teilnehmende individuell betreut hat. </w:t>
      </w:r>
    </w:p>
    <w:p w14:paraId="50CD9683" w14:textId="756A1E04" w:rsidR="009E7A22" w:rsidRPr="009E7A22" w:rsidRDefault="009E7A22" w:rsidP="009E7A22">
      <w:pPr>
        <w:pStyle w:val="LAText1"/>
      </w:pPr>
      <w:r w:rsidRPr="009E7A22">
        <w:t xml:space="preserve">Auf Aufforderung </w:t>
      </w:r>
      <w:r>
        <w:t xml:space="preserve">durch den Auftraggeber hat der Bieter einen Ansprechpartner für den Referenzauftraggeber namentlich zu benennen und dessen </w:t>
      </w:r>
      <w:r w:rsidRPr="009E7A22">
        <w:t xml:space="preserve">Kontaktdaten </w:t>
      </w:r>
      <w:r w:rsidR="00E34910">
        <w:t xml:space="preserve">(E-Mail und Telefonnummer) </w:t>
      </w:r>
      <w:r w:rsidRPr="009E7A22">
        <w:t>zur Verfügung zu stellen. Die Kontaktdaten werden vertraulich behandelt. </w:t>
      </w:r>
      <w:r w:rsidRPr="00FF7683">
        <w:rPr>
          <w:szCs w:val="21"/>
        </w:rPr>
        <w:t>Die entsprechenden Voraussetzungen für die Einholung und Nennung der personenbezogenen Daten des Referenzauftraggebers zu schaffen, liegt allein in der Verantwortung des Bieters.</w:t>
      </w:r>
    </w:p>
    <w:p w14:paraId="13952E39" w14:textId="1982A4C9" w:rsidR="006734FE" w:rsidRPr="006734FE" w:rsidRDefault="006734FE" w:rsidP="00D45A5E">
      <w:pPr>
        <w:pStyle w:val="LAText1"/>
      </w:pPr>
      <w:r w:rsidRPr="006734FE">
        <w:fldChar w:fldCharType="begin"/>
      </w:r>
      <w:r w:rsidRPr="006734FE">
        <w:instrText>LL_ID:622y86qEPGH6PH8c9</w:instrText>
      </w:r>
      <w:r w:rsidRPr="006734FE">
        <w:fldChar w:fldCharType="separate"/>
      </w:r>
      <w:r w:rsidRPr="006734FE">
        <w:fldChar w:fldCharType="end"/>
      </w:r>
      <w:r w:rsidRPr="006734FE">
        <w:t>Referenzauftraggeber kann ausschließlich der Vertragspartner des Bieters, des Mitglieds der Bietergemeinschaft, das die Referenz für die Bietergemeinschaft einreicht, oder der Vertragspartner des eignungsverleihenden Unternehmens, das die Referenz für den Bieter/die Bietergemeinschaft einreicht, sein.</w:t>
      </w:r>
    </w:p>
    <w:p w14:paraId="6E9D9AAA" w14:textId="77777777" w:rsidR="006734FE" w:rsidRPr="006734FE" w:rsidRDefault="006734FE" w:rsidP="00584DF4">
      <w:pPr>
        <w:pStyle w:val="LAText1"/>
      </w:pPr>
      <w:r w:rsidRPr="006734FE">
        <w:fldChar w:fldCharType="begin"/>
      </w:r>
      <w:r w:rsidRPr="006734FE">
        <w:instrText>LL_ID:oeZbfGwBFvWLJvJNQ</w:instrText>
      </w:r>
      <w:r w:rsidRPr="006734FE">
        <w:fldChar w:fldCharType="separate"/>
      </w:r>
      <w:r w:rsidRPr="006734FE">
        <w:fldChar w:fldCharType="end"/>
      </w:r>
      <w:r w:rsidRPr="006734FE">
        <w:t>Es werden nur die vom Bieter/von der Bietergemeinschaft in den nachfolgenden Tabellen jeweils genannten Referenzprojekte berücksichtigt.</w:t>
      </w:r>
    </w:p>
    <w:p w14:paraId="2F4369A4" w14:textId="293FF1A1" w:rsidR="006734FE" w:rsidRPr="006734FE" w:rsidRDefault="006734FE" w:rsidP="00584DF4">
      <w:pPr>
        <w:pStyle w:val="LAText1"/>
      </w:pPr>
      <w:r w:rsidRPr="006734FE">
        <w:fldChar w:fldCharType="begin"/>
      </w:r>
      <w:r w:rsidRPr="006734FE">
        <w:instrText>LL_ID:dWXqYCpt4SgLQ5zgf</w:instrText>
      </w:r>
      <w:r w:rsidRPr="006734FE">
        <w:fldChar w:fldCharType="separate"/>
      </w:r>
      <w:r w:rsidRPr="006734FE">
        <w:fldChar w:fldCharType="end"/>
      </w:r>
      <w:r w:rsidRPr="006734FE">
        <w:t>Der Bieter hat alle i</w:t>
      </w:r>
      <w:r w:rsidR="00E34910">
        <w:t xml:space="preserve">n Anlage </w:t>
      </w:r>
      <w:r w:rsidRPr="006734FE">
        <w:t>1 zu diesem Formblatt „Nichtvorliegend von Ausschlussgründen/Eignung“ (</w:t>
      </w:r>
      <w:r w:rsidR="00584DF4">
        <w:rPr>
          <w:b/>
        </w:rPr>
        <w:t>Anhang</w:t>
      </w:r>
      <w:r w:rsidRPr="006734FE">
        <w:rPr>
          <w:b/>
        </w:rPr>
        <w:t xml:space="preserve"> 2</w:t>
      </w:r>
      <w:r w:rsidRPr="006734FE">
        <w:t xml:space="preserve">) jeweils geforderten Erklärungen abzugeben. Die Geeignetheit der Referenz muss sich aus den Angaben in </w:t>
      </w:r>
      <w:r w:rsidR="00E34910">
        <w:t>Anlage</w:t>
      </w:r>
      <w:r w:rsidRPr="006734FE">
        <w:t xml:space="preserve"> 1 zu diesem Formblatt „Nichtvorliegend von Ausschlussgründen/Eignung“ (</w:t>
      </w:r>
      <w:r w:rsidR="00584DF4">
        <w:rPr>
          <w:b/>
        </w:rPr>
        <w:t>Anhang</w:t>
      </w:r>
      <w:r w:rsidRPr="006734FE">
        <w:rPr>
          <w:b/>
        </w:rPr>
        <w:t xml:space="preserve"> 2</w:t>
      </w:r>
      <w:r w:rsidRPr="006734FE">
        <w:t>) ergeben.</w:t>
      </w:r>
    </w:p>
    <w:p w14:paraId="4838720C" w14:textId="494E8559" w:rsidR="006734FE" w:rsidRPr="006734FE" w:rsidRDefault="006734FE" w:rsidP="00584DF4">
      <w:pPr>
        <w:pStyle w:val="LAText1"/>
      </w:pPr>
      <w:r w:rsidRPr="006734FE">
        <w:fldChar w:fldCharType="begin"/>
      </w:r>
      <w:r w:rsidRPr="006734FE">
        <w:instrText>LL_ID:oJkK5fxKC3NGxe36S</w:instrText>
      </w:r>
      <w:r w:rsidRPr="006734FE">
        <w:fldChar w:fldCharType="separate"/>
      </w:r>
      <w:r w:rsidRPr="006734FE">
        <w:fldChar w:fldCharType="end"/>
      </w:r>
      <w:r w:rsidRPr="006734FE">
        <w:t xml:space="preserve">Der Auftraggeber behält sich vor, die Angaben des Bieters beim Referenzauftraggeber zu überprüfen. Sollte der Bieter mehr als </w:t>
      </w:r>
      <w:r w:rsidR="00584DF4">
        <w:t>fünf (5)</w:t>
      </w:r>
      <w:r w:rsidRPr="006734FE">
        <w:t xml:space="preserve"> Referenzen einreichen, werden nur die ersten </w:t>
      </w:r>
      <w:r w:rsidR="00584DF4">
        <w:t>fünf (5)</w:t>
      </w:r>
      <w:r w:rsidRPr="006734FE">
        <w:t xml:space="preserve"> Referenzen berücksichtigt.</w:t>
      </w:r>
    </w:p>
    <w:p w14:paraId="387C1C6A" w14:textId="1CBFC989" w:rsidR="006734FE" w:rsidRPr="006734FE" w:rsidRDefault="006734FE" w:rsidP="00584DF4">
      <w:pPr>
        <w:pStyle w:val="LAText1"/>
      </w:pPr>
      <w:r w:rsidRPr="006734FE">
        <w:fldChar w:fldCharType="begin"/>
      </w:r>
      <w:r w:rsidRPr="006734FE">
        <w:instrText>LL_ID:ktpT5AK3DS9DHv5wm</w:instrText>
      </w:r>
      <w:r w:rsidRPr="006734FE">
        <w:fldChar w:fldCharType="separate"/>
      </w:r>
      <w:r w:rsidRPr="006734FE">
        <w:fldChar w:fldCharType="end"/>
      </w:r>
      <w:r w:rsidRPr="006734FE">
        <w:t>Bei Bietergemeinschaften muss klar erkennbar sein, welche Referenz welchem Mitglied zuzuordnen ist. Die die Mindestanforderungen erfüllende</w:t>
      </w:r>
      <w:r w:rsidR="00C66B85">
        <w:t>n</w:t>
      </w:r>
      <w:r w:rsidRPr="006734FE">
        <w:t xml:space="preserve"> Referenzen der Mitglieder werden der Bietergemeinschaft zugerechnet. Auch von einer Bietergemeinschaft dürfen insgesamt nur maximal</w:t>
      </w:r>
      <w:r w:rsidR="00584DF4" w:rsidRPr="00584DF4">
        <w:t xml:space="preserve"> </w:t>
      </w:r>
      <w:r w:rsidR="00584DF4">
        <w:t xml:space="preserve">fünf (5) </w:t>
      </w:r>
      <w:r w:rsidRPr="006734FE">
        <w:t>Referenzen benannt werden.</w:t>
      </w:r>
    </w:p>
    <w:p w14:paraId="0C5AD11F" w14:textId="77777777" w:rsidR="006734FE" w:rsidRPr="006734FE" w:rsidRDefault="006734FE" w:rsidP="006734FE">
      <w:pPr>
        <w:pStyle w:val="LAText"/>
      </w:pPr>
      <w:r w:rsidRPr="006734FE">
        <w:fldChar w:fldCharType="begin"/>
      </w:r>
      <w:r w:rsidRPr="006734FE">
        <w:instrText>LL_ID:mW3gijcxJqSabSCh9</w:instrText>
      </w:r>
      <w:r w:rsidRPr="006734FE">
        <w:fldChar w:fldCharType="separate"/>
      </w:r>
      <w:r w:rsidRPr="006734FE">
        <w:fldChar w:fldCharType="end"/>
      </w:r>
    </w:p>
    <w:tbl>
      <w:tblPr>
        <w:tblW w:w="0" w:type="auto"/>
        <w:tblInd w:w="567" w:type="dxa"/>
        <w:tblLook w:val="04A0" w:firstRow="1" w:lastRow="0" w:firstColumn="1" w:lastColumn="0" w:noHBand="0" w:noVBand="1"/>
      </w:tblPr>
      <w:tblGrid>
        <w:gridCol w:w="8495"/>
      </w:tblGrid>
      <w:tr w:rsidR="006734FE" w:rsidRPr="006734FE" w14:paraId="34E175A6" w14:textId="77777777" w:rsidTr="00584DF4">
        <w:tc>
          <w:tcPr>
            <w:tcW w:w="1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55819" w14:textId="22926687" w:rsidR="006734FE" w:rsidRPr="006734FE" w:rsidRDefault="006734FE" w:rsidP="006734FE">
            <w:pPr>
              <w:pStyle w:val="LAText"/>
            </w:pPr>
            <w:r w:rsidRPr="006734FE">
              <w:lastRenderedPageBreak/>
              <w:t xml:space="preserve">Die Referenz(en) des Bieters/der Bietergemeinschaft und alle hierzu geforderten Angaben sind </w:t>
            </w:r>
            <w:r w:rsidR="00E34910">
              <w:t xml:space="preserve">in Anlage </w:t>
            </w:r>
            <w:r w:rsidRPr="006734FE">
              <w:t>1 zu diesem Formblatt „Nichtvorliegend von Ausschlussgründen/Eignung“ (</w:t>
            </w:r>
            <w:r w:rsidRPr="006734FE">
              <w:rPr>
                <w:b/>
              </w:rPr>
              <w:t>Anlage 2</w:t>
            </w:r>
            <w:r w:rsidRPr="006734FE">
              <w:t>) genannt.</w:t>
            </w:r>
          </w:p>
        </w:tc>
      </w:tr>
    </w:tbl>
    <w:p w14:paraId="486B2E7B" w14:textId="77777777" w:rsidR="006734FE" w:rsidRPr="006734FE" w:rsidRDefault="006734FE" w:rsidP="006734FE">
      <w:pPr>
        <w:pStyle w:val="LAText"/>
      </w:pPr>
      <w:r w:rsidRPr="006734FE">
        <w:fldChar w:fldCharType="begin"/>
      </w:r>
      <w:r w:rsidRPr="006734FE">
        <w:instrText>LL_ID:CQW8DBGwgQNAdaQHR</w:instrText>
      </w:r>
      <w:r w:rsidRPr="006734FE">
        <w:fldChar w:fldCharType="separate"/>
      </w:r>
      <w:r w:rsidRPr="006734FE">
        <w:fldChar w:fldCharType="end"/>
      </w:r>
    </w:p>
    <w:tbl>
      <w:tblPr>
        <w:tblW w:w="0" w:type="auto"/>
        <w:tblInd w:w="567" w:type="dxa"/>
        <w:tblLook w:val="04A0" w:firstRow="1" w:lastRow="0" w:firstColumn="1" w:lastColumn="0" w:noHBand="0" w:noVBand="1"/>
      </w:tblPr>
      <w:tblGrid>
        <w:gridCol w:w="8495"/>
      </w:tblGrid>
      <w:tr w:rsidR="006734FE" w:rsidRPr="006734FE" w14:paraId="69CF6666" w14:textId="77777777" w:rsidTr="00584DF4">
        <w:tc>
          <w:tcPr>
            <w:tcW w:w="1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E301F8" w14:textId="77777777" w:rsidR="006734FE" w:rsidRPr="006734FE" w:rsidRDefault="006734FE" w:rsidP="006734FE">
            <w:pPr>
              <w:pStyle w:val="LAText"/>
            </w:pPr>
            <w:r w:rsidRPr="006734FE">
              <w:t>Durch Abgabe des Formblatts erkläre(n) ich/wir die Richtigkeit aller in diesem Formblatt einschließlich Anhängen gemachten Angaben, Erklärungen und Nachweisen.</w:t>
            </w:r>
          </w:p>
        </w:tc>
      </w:tr>
    </w:tbl>
    <w:p w14:paraId="5498590E" w14:textId="77777777" w:rsidR="006734FE" w:rsidRPr="006734FE" w:rsidRDefault="006734FE" w:rsidP="006734FE">
      <w:pPr>
        <w:pStyle w:val="LAText"/>
      </w:pPr>
      <w:r w:rsidRPr="006734FE">
        <w:br w:type="page"/>
      </w:r>
    </w:p>
    <w:p w14:paraId="739D4D8B" w14:textId="3E61D39C" w:rsidR="006734FE" w:rsidRPr="006734FE" w:rsidRDefault="006734FE" w:rsidP="00B20BDD">
      <w:pPr>
        <w:pStyle w:val="LAEbene1"/>
        <w:numPr>
          <w:ilvl w:val="0"/>
          <w:numId w:val="0"/>
        </w:numPr>
        <w:ind w:left="567" w:hanging="567"/>
      </w:pPr>
      <w:r w:rsidRPr="006734FE">
        <w:lastRenderedPageBreak/>
        <w:fldChar w:fldCharType="begin"/>
      </w:r>
      <w:r w:rsidRPr="006734FE">
        <w:instrText>LL_ID:bwetfh5joo5Pxjgng</w:instrText>
      </w:r>
      <w:r w:rsidRPr="006734FE">
        <w:fldChar w:fldCharType="separate"/>
      </w:r>
      <w:r w:rsidRPr="006734FE">
        <w:fldChar w:fldCharType="end"/>
      </w:r>
      <w:r w:rsidRPr="006734FE">
        <w:t>An</w:t>
      </w:r>
      <w:r w:rsidR="00E34910">
        <w:t>lage</w:t>
      </w:r>
      <w:r w:rsidRPr="006734FE">
        <w:t xml:space="preserve"> 1: Referenzangaben des Bieters</w:t>
      </w:r>
    </w:p>
    <w:p w14:paraId="74B4B711" w14:textId="60C5A6C4" w:rsidR="006734FE" w:rsidRPr="006734FE" w:rsidRDefault="006734FE" w:rsidP="00B20BDD">
      <w:pPr>
        <w:pStyle w:val="LAEbene2"/>
      </w:pPr>
      <w:r w:rsidRPr="006734FE">
        <w:fldChar w:fldCharType="begin"/>
      </w:r>
      <w:r w:rsidRPr="006734FE">
        <w:instrText>LL_ID:aSFDnaeikwtMx8bih</w:instrText>
      </w:r>
      <w:r w:rsidRPr="006734FE">
        <w:fldChar w:fldCharType="separate"/>
      </w:r>
      <w:r w:rsidRPr="006734FE">
        <w:fldChar w:fldCharType="end"/>
      </w:r>
      <w:r w:rsidR="00B20BDD">
        <w:t xml:space="preserve">Referenz </w:t>
      </w:r>
      <w:r w:rsidRPr="006734FE">
        <w:t xml:space="preserve">Nr. 1 (Es müssen mindestens </w:t>
      </w:r>
      <w:r w:rsidR="00E27D7C">
        <w:t>zwei</w:t>
      </w:r>
      <w:r w:rsidRPr="006734FE">
        <w:t xml:space="preserve"> (</w:t>
      </w:r>
      <w:r w:rsidR="00E27D7C">
        <w:t>2</w:t>
      </w:r>
      <w:r w:rsidRPr="006734FE">
        <w:t>) Referenzen eingereicht werden!)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8"/>
        <w:gridCol w:w="5238"/>
      </w:tblGrid>
      <w:tr w:rsidR="00B20BDD" w:rsidRPr="009014DC" w14:paraId="1694D468" w14:textId="77777777" w:rsidTr="00433039">
        <w:tc>
          <w:tcPr>
            <w:tcW w:w="5000" w:type="pct"/>
            <w:gridSpan w:val="2"/>
            <w:shd w:val="clear" w:color="auto" w:fill="D9D9D9" w:themeFill="background1" w:themeFillShade="D9"/>
          </w:tcPr>
          <w:p w14:paraId="42BE38C6" w14:textId="77777777" w:rsidR="00B20BDD" w:rsidRPr="009014DC" w:rsidRDefault="00B20BDD" w:rsidP="00BD0C38">
            <w:pPr>
              <w:pStyle w:val="LAText"/>
              <w:rPr>
                <w:b/>
                <w:szCs w:val="21"/>
              </w:rPr>
            </w:pPr>
            <w:r w:rsidRPr="009014DC">
              <w:rPr>
                <w:b/>
                <w:szCs w:val="21"/>
              </w:rPr>
              <w:t xml:space="preserve">Referenz Nr. </w:t>
            </w:r>
            <w:r w:rsidRPr="009014DC">
              <w:rPr>
                <w:b/>
                <w:bCs/>
                <w:iCs/>
                <w:szCs w:val="21"/>
              </w:rPr>
              <w:t>1</w:t>
            </w:r>
          </w:p>
        </w:tc>
      </w:tr>
      <w:tr w:rsidR="00B20BDD" w:rsidRPr="009014DC" w14:paraId="7D734F19" w14:textId="77777777" w:rsidTr="00433039">
        <w:tc>
          <w:tcPr>
            <w:tcW w:w="2111" w:type="pct"/>
            <w:tcBorders>
              <w:top w:val="single" w:sz="2" w:space="0" w:color="auto"/>
              <w:left w:val="single" w:sz="2" w:space="0" w:color="auto"/>
              <w:bottom w:val="single" w:sz="2" w:space="0" w:color="auto"/>
              <w:right w:val="single" w:sz="4" w:space="0" w:color="auto"/>
            </w:tcBorders>
            <w:shd w:val="clear" w:color="auto" w:fill="F2F2F2" w:themeFill="background1" w:themeFillShade="F2"/>
            <w:vAlign w:val="center"/>
            <w:hideMark/>
          </w:tcPr>
          <w:p w14:paraId="66A55067" w14:textId="77777777" w:rsidR="00B20BDD" w:rsidRPr="009014DC" w:rsidRDefault="00B20BDD" w:rsidP="00BD0C38">
            <w:pPr>
              <w:pStyle w:val="LAText"/>
              <w:rPr>
                <w:b/>
                <w:szCs w:val="21"/>
              </w:rPr>
            </w:pPr>
            <w:r w:rsidRPr="009014DC">
              <w:rPr>
                <w:szCs w:val="21"/>
              </w:rPr>
              <w:t>Bei Bietergemeinschaften: Name des Mitglieds, das die Referenz erbracht hat:</w:t>
            </w:r>
          </w:p>
        </w:tc>
        <w:tc>
          <w:tcPr>
            <w:tcW w:w="2889" w:type="pct"/>
            <w:tcBorders>
              <w:top w:val="single" w:sz="2" w:space="0" w:color="auto"/>
              <w:left w:val="single" w:sz="2" w:space="0" w:color="auto"/>
              <w:bottom w:val="single" w:sz="2" w:space="0" w:color="auto"/>
              <w:right w:val="single" w:sz="4" w:space="0" w:color="auto"/>
            </w:tcBorders>
            <w:shd w:val="clear" w:color="auto" w:fill="F2F2F2" w:themeFill="background1" w:themeFillShade="F2"/>
            <w:vAlign w:val="center"/>
            <w:hideMark/>
          </w:tcPr>
          <w:p w14:paraId="6F0A6937" w14:textId="136E80D4" w:rsidR="00B20BDD" w:rsidRPr="009014DC" w:rsidRDefault="00B20BDD" w:rsidP="00BD0C38">
            <w:pPr>
              <w:spacing w:line="312" w:lineRule="auto"/>
              <w:rPr>
                <w:b/>
                <w:szCs w:val="21"/>
              </w:rPr>
            </w:pPr>
            <w:r w:rsidRPr="009014DC">
              <w:rPr>
                <w:i/>
                <w:szCs w:val="21"/>
              </w:rPr>
              <w:fldChar w:fldCharType="begin">
                <w:ffData>
                  <w:name w:val=""/>
                  <w:enabled/>
                  <w:calcOnExit/>
                  <w:textInput>
                    <w:default w:val="Name des Mitglieds der Bietergemeinschaft, das die Referenz erbracht ha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Name des Mitglieds der Bietergemeinschaft, das die Referenz erbracht hat</w:t>
            </w:r>
            <w:r w:rsidRPr="009014DC">
              <w:rPr>
                <w:i/>
                <w:szCs w:val="21"/>
              </w:rPr>
              <w:fldChar w:fldCharType="end"/>
            </w:r>
          </w:p>
        </w:tc>
      </w:tr>
      <w:tr w:rsidR="00B20BDD" w:rsidRPr="009014DC" w14:paraId="79F3AC7F" w14:textId="77777777" w:rsidTr="00433039">
        <w:trPr>
          <w:trHeight w:val="881"/>
        </w:trPr>
        <w:tc>
          <w:tcPr>
            <w:tcW w:w="2111" w:type="pct"/>
            <w:shd w:val="clear" w:color="auto" w:fill="F2F2F2" w:themeFill="background1" w:themeFillShade="F2"/>
          </w:tcPr>
          <w:p w14:paraId="4BAE767B" w14:textId="77777777" w:rsidR="00B20BDD" w:rsidRPr="009014DC" w:rsidRDefault="00B20BDD" w:rsidP="00BD0C38">
            <w:pPr>
              <w:pStyle w:val="LAText"/>
              <w:rPr>
                <w:szCs w:val="21"/>
              </w:rPr>
            </w:pPr>
            <w:r w:rsidRPr="009014DC">
              <w:rPr>
                <w:szCs w:val="21"/>
              </w:rPr>
              <w:t>Rolle des Referenznehmers in der Referenz:</w:t>
            </w:r>
          </w:p>
        </w:tc>
        <w:tc>
          <w:tcPr>
            <w:tcW w:w="2889" w:type="pct"/>
            <w:shd w:val="clear" w:color="auto" w:fill="F2F2F2" w:themeFill="background1" w:themeFillShade="F2"/>
          </w:tcPr>
          <w:p w14:paraId="7F042505" w14:textId="77777777" w:rsidR="00B20BDD" w:rsidRPr="009014DC" w:rsidRDefault="00D415A4" w:rsidP="00BD0C38">
            <w:pPr>
              <w:spacing w:line="312" w:lineRule="auto"/>
              <w:rPr>
                <w:szCs w:val="21"/>
              </w:rPr>
            </w:pPr>
            <w:sdt>
              <w:sdtPr>
                <w:rPr>
                  <w:szCs w:val="21"/>
                </w:rPr>
                <w:id w:val="-658374208"/>
                <w14:checkbox>
                  <w14:checked w14:val="0"/>
                  <w14:checkedState w14:val="2612" w14:font="MS Gothic"/>
                  <w14:uncheckedState w14:val="2610" w14:font="MS Gothic"/>
                </w14:checkbox>
              </w:sdtPr>
              <w:sdtEndPr/>
              <w:sdtContent>
                <w:r w:rsidR="00B20BDD" w:rsidRPr="009014DC">
                  <w:rPr>
                    <w:rFonts w:ascii="Segoe UI Symbol" w:hAnsi="Segoe UI Symbol" w:cs="Segoe UI Symbol"/>
                    <w:szCs w:val="21"/>
                  </w:rPr>
                  <w:t>☐</w:t>
                </w:r>
              </w:sdtContent>
            </w:sdt>
            <w:r w:rsidR="00B20BDD" w:rsidRPr="009014DC">
              <w:rPr>
                <w:szCs w:val="21"/>
              </w:rPr>
              <w:t xml:space="preserve"> Auftragnehmer</w:t>
            </w:r>
          </w:p>
          <w:p w14:paraId="5D0D36F0" w14:textId="77777777" w:rsidR="00B20BDD" w:rsidRPr="009014DC" w:rsidRDefault="00D415A4" w:rsidP="00BD0C38">
            <w:pPr>
              <w:spacing w:line="312" w:lineRule="auto"/>
              <w:rPr>
                <w:szCs w:val="21"/>
              </w:rPr>
            </w:pPr>
            <w:sdt>
              <w:sdtPr>
                <w:rPr>
                  <w:szCs w:val="21"/>
                </w:rPr>
                <w:id w:val="2059746172"/>
                <w14:checkbox>
                  <w14:checked w14:val="0"/>
                  <w14:checkedState w14:val="2612" w14:font="MS Gothic"/>
                  <w14:uncheckedState w14:val="2610" w14:font="MS Gothic"/>
                </w14:checkbox>
              </w:sdtPr>
              <w:sdtEndPr/>
              <w:sdtContent>
                <w:r w:rsidR="00B20BDD" w:rsidRPr="009014DC">
                  <w:rPr>
                    <w:rFonts w:ascii="Segoe UI Symbol" w:eastAsia="MS Gothic" w:hAnsi="Segoe UI Symbol" w:cs="Segoe UI Symbol"/>
                    <w:szCs w:val="21"/>
                  </w:rPr>
                  <w:t>☐</w:t>
                </w:r>
              </w:sdtContent>
            </w:sdt>
            <w:r w:rsidR="00B20BDD" w:rsidRPr="009014DC">
              <w:rPr>
                <w:szCs w:val="21"/>
              </w:rPr>
              <w:t xml:space="preserve"> Mitglied einer Bietergemeinschaft </w:t>
            </w:r>
          </w:p>
          <w:p w14:paraId="5F01746B" w14:textId="77777777" w:rsidR="00B20BDD" w:rsidRPr="009014DC" w:rsidRDefault="00D415A4" w:rsidP="00BD0C38">
            <w:pPr>
              <w:spacing w:line="312" w:lineRule="auto"/>
              <w:rPr>
                <w:szCs w:val="21"/>
              </w:rPr>
            </w:pPr>
            <w:sdt>
              <w:sdtPr>
                <w:rPr>
                  <w:szCs w:val="21"/>
                </w:rPr>
                <w:id w:val="1198968166"/>
                <w14:checkbox>
                  <w14:checked w14:val="0"/>
                  <w14:checkedState w14:val="2612" w14:font="MS Gothic"/>
                  <w14:uncheckedState w14:val="2610" w14:font="MS Gothic"/>
                </w14:checkbox>
              </w:sdtPr>
              <w:sdtEndPr/>
              <w:sdtContent>
                <w:r w:rsidR="00B20BDD" w:rsidRPr="009014DC">
                  <w:rPr>
                    <w:rFonts w:ascii="Segoe UI Symbol" w:eastAsia="MS Gothic" w:hAnsi="Segoe UI Symbol" w:cs="Segoe UI Symbol"/>
                    <w:szCs w:val="21"/>
                  </w:rPr>
                  <w:t>☐</w:t>
                </w:r>
              </w:sdtContent>
            </w:sdt>
            <w:r w:rsidR="00B20BDD" w:rsidRPr="009014DC">
              <w:rPr>
                <w:szCs w:val="21"/>
              </w:rPr>
              <w:t xml:space="preserve"> Unterauftragnehmer </w:t>
            </w:r>
          </w:p>
          <w:p w14:paraId="55DC27E7" w14:textId="742F721C" w:rsidR="00B20BDD" w:rsidRPr="009014DC" w:rsidRDefault="00D415A4" w:rsidP="00BD0C38">
            <w:pPr>
              <w:pStyle w:val="LAText"/>
              <w:spacing w:before="0"/>
              <w:rPr>
                <w:szCs w:val="21"/>
              </w:rPr>
            </w:pPr>
            <w:sdt>
              <w:sdtPr>
                <w:rPr>
                  <w:szCs w:val="21"/>
                </w:rPr>
                <w:id w:val="485979642"/>
                <w14:checkbox>
                  <w14:checked w14:val="0"/>
                  <w14:checkedState w14:val="2612" w14:font="MS Gothic"/>
                  <w14:uncheckedState w14:val="2610" w14:font="MS Gothic"/>
                </w14:checkbox>
              </w:sdtPr>
              <w:sdtEndPr/>
              <w:sdtContent>
                <w:r w:rsidR="00D44CA9">
                  <w:rPr>
                    <w:rFonts w:ascii="MS Gothic" w:eastAsia="MS Gothic" w:hAnsi="MS Gothic" w:hint="eastAsia"/>
                    <w:szCs w:val="21"/>
                  </w:rPr>
                  <w:t>☐</w:t>
                </w:r>
              </w:sdtContent>
            </w:sdt>
            <w:r w:rsidR="00B20BDD" w:rsidRPr="009014DC">
              <w:rPr>
                <w:szCs w:val="21"/>
              </w:rPr>
              <w:t xml:space="preserve"> Sonstiges (Angabe der Rolle des Referenznehmers: </w:t>
            </w:r>
            <w:r w:rsidR="00B20BDD" w:rsidRPr="009014DC">
              <w:rPr>
                <w:i/>
                <w:noProof/>
                <w:szCs w:val="21"/>
              </w:rPr>
              <w:fldChar w:fldCharType="begin">
                <w:ffData>
                  <w:name w:val=""/>
                  <w:enabled/>
                  <w:calcOnExit/>
                  <w:textInput>
                    <w:default w:val="Rolle des Referenznehmers"/>
                  </w:textInput>
                </w:ffData>
              </w:fldChar>
            </w:r>
            <w:r w:rsidR="00B20BDD" w:rsidRPr="009014DC">
              <w:rPr>
                <w:i/>
                <w:noProof/>
                <w:szCs w:val="21"/>
              </w:rPr>
              <w:instrText xml:space="preserve"> FORMTEXT </w:instrText>
            </w:r>
            <w:r w:rsidR="00B20BDD" w:rsidRPr="009014DC">
              <w:rPr>
                <w:i/>
                <w:noProof/>
                <w:szCs w:val="21"/>
              </w:rPr>
            </w:r>
            <w:r w:rsidR="00B20BDD" w:rsidRPr="009014DC">
              <w:rPr>
                <w:i/>
                <w:noProof/>
                <w:szCs w:val="21"/>
              </w:rPr>
              <w:fldChar w:fldCharType="separate"/>
            </w:r>
            <w:r w:rsidR="00B20BDD" w:rsidRPr="009014DC">
              <w:rPr>
                <w:i/>
                <w:noProof/>
                <w:szCs w:val="21"/>
              </w:rPr>
              <w:t>Rolle des Referenznehmers</w:t>
            </w:r>
            <w:r w:rsidR="00B20BDD" w:rsidRPr="009014DC">
              <w:rPr>
                <w:i/>
                <w:noProof/>
                <w:szCs w:val="21"/>
              </w:rPr>
              <w:fldChar w:fldCharType="end"/>
            </w:r>
            <w:r w:rsidR="00B20BDD" w:rsidRPr="009014DC">
              <w:rPr>
                <w:i/>
                <w:noProof/>
                <w:szCs w:val="21"/>
              </w:rPr>
              <w:t>)</w:t>
            </w:r>
          </w:p>
        </w:tc>
      </w:tr>
      <w:tr w:rsidR="00B20BDD" w:rsidRPr="009014DC" w14:paraId="553A1484" w14:textId="77777777" w:rsidTr="00433039">
        <w:trPr>
          <w:trHeight w:val="881"/>
        </w:trPr>
        <w:tc>
          <w:tcPr>
            <w:tcW w:w="2111" w:type="pct"/>
            <w:shd w:val="clear" w:color="auto" w:fill="F2F2F2" w:themeFill="background1" w:themeFillShade="F2"/>
          </w:tcPr>
          <w:p w14:paraId="142D6D57" w14:textId="52ECA156" w:rsidR="00B20BDD" w:rsidRPr="009014DC" w:rsidRDefault="00B20BDD" w:rsidP="00BD0C38">
            <w:pPr>
              <w:pStyle w:val="LAText"/>
              <w:rPr>
                <w:szCs w:val="21"/>
              </w:rPr>
            </w:pPr>
            <w:r w:rsidRPr="009014DC">
              <w:rPr>
                <w:szCs w:val="21"/>
              </w:rPr>
              <w:t>Beschreibung de</w:t>
            </w:r>
            <w:r>
              <w:rPr>
                <w:szCs w:val="21"/>
              </w:rPr>
              <w:t>r</w:t>
            </w:r>
            <w:r w:rsidRPr="009014DC">
              <w:rPr>
                <w:szCs w:val="21"/>
              </w:rPr>
              <w:t xml:space="preserve"> Referenz:</w:t>
            </w:r>
          </w:p>
        </w:tc>
        <w:tc>
          <w:tcPr>
            <w:tcW w:w="2889" w:type="pct"/>
            <w:shd w:val="clear" w:color="auto" w:fill="F2F2F2" w:themeFill="background1" w:themeFillShade="F2"/>
          </w:tcPr>
          <w:p w14:paraId="2DC856FB" w14:textId="1E076F72" w:rsidR="00B20BDD" w:rsidRPr="009014DC" w:rsidRDefault="00B20BDD" w:rsidP="00BD0C38">
            <w:pPr>
              <w:spacing w:before="240" w:line="312" w:lineRule="auto"/>
              <w:rPr>
                <w:i/>
                <w:szCs w:val="21"/>
              </w:rPr>
            </w:pPr>
            <w:r>
              <w:rPr>
                <w:i/>
                <w:szCs w:val="21"/>
              </w:rPr>
              <w:fldChar w:fldCharType="begin">
                <w:ffData>
                  <w:name w:val=""/>
                  <w:enabled/>
                  <w:calcOnExit/>
                  <w:textInput>
                    <w:default w:val="Beschreibung der Referenz"/>
                  </w:textInput>
                </w:ffData>
              </w:fldChar>
            </w:r>
            <w:r>
              <w:rPr>
                <w:i/>
                <w:szCs w:val="21"/>
              </w:rPr>
              <w:instrText xml:space="preserve"> FORMTEXT </w:instrText>
            </w:r>
            <w:r>
              <w:rPr>
                <w:i/>
                <w:szCs w:val="21"/>
              </w:rPr>
            </w:r>
            <w:r>
              <w:rPr>
                <w:i/>
                <w:szCs w:val="21"/>
              </w:rPr>
              <w:fldChar w:fldCharType="separate"/>
            </w:r>
            <w:r>
              <w:rPr>
                <w:i/>
                <w:noProof/>
                <w:szCs w:val="21"/>
              </w:rPr>
              <w:t>Beschreibung der Referenz</w:t>
            </w:r>
            <w:r>
              <w:rPr>
                <w:i/>
                <w:szCs w:val="21"/>
              </w:rPr>
              <w:fldChar w:fldCharType="end"/>
            </w:r>
          </w:p>
          <w:p w14:paraId="79BDB3BF" w14:textId="77777777" w:rsidR="00B20BDD" w:rsidRPr="009014DC" w:rsidRDefault="00B20BDD" w:rsidP="00BD0C38">
            <w:pPr>
              <w:spacing w:line="312" w:lineRule="auto"/>
              <w:rPr>
                <w:i/>
                <w:szCs w:val="21"/>
              </w:rPr>
            </w:pPr>
          </w:p>
          <w:p w14:paraId="7DA59B0C" w14:textId="77777777" w:rsidR="00B20BDD" w:rsidRPr="009014DC" w:rsidRDefault="00B20BDD" w:rsidP="00BD0C38">
            <w:pPr>
              <w:pStyle w:val="LAText"/>
              <w:rPr>
                <w:i/>
                <w:szCs w:val="21"/>
              </w:rPr>
            </w:pPr>
          </w:p>
        </w:tc>
      </w:tr>
      <w:tr w:rsidR="00B20BDD" w:rsidRPr="009014DC" w14:paraId="15C93C3F" w14:textId="77777777" w:rsidTr="00433039">
        <w:trPr>
          <w:trHeight w:val="690"/>
        </w:trPr>
        <w:tc>
          <w:tcPr>
            <w:tcW w:w="2111" w:type="pct"/>
            <w:shd w:val="clear" w:color="auto" w:fill="F2F2F2" w:themeFill="background1" w:themeFillShade="F2"/>
          </w:tcPr>
          <w:p w14:paraId="30320138" w14:textId="77777777" w:rsidR="00B20BDD" w:rsidRPr="009014DC" w:rsidRDefault="00B20BDD" w:rsidP="00BD0C38">
            <w:pPr>
              <w:pStyle w:val="LAText"/>
              <w:rPr>
                <w:szCs w:val="21"/>
              </w:rPr>
            </w:pPr>
            <w:r w:rsidRPr="009014DC">
              <w:rPr>
                <w:szCs w:val="21"/>
              </w:rPr>
              <w:t>Auftragswert in EUR netto:</w:t>
            </w:r>
          </w:p>
        </w:tc>
        <w:tc>
          <w:tcPr>
            <w:tcW w:w="2889" w:type="pct"/>
            <w:shd w:val="clear" w:color="auto" w:fill="F2F2F2" w:themeFill="background1" w:themeFillShade="F2"/>
          </w:tcPr>
          <w:p w14:paraId="09657F17" w14:textId="77777777" w:rsidR="00B20BDD" w:rsidRPr="009014DC" w:rsidRDefault="00B20BDD" w:rsidP="00BD0C38">
            <w:pPr>
              <w:pStyle w:val="LAText"/>
              <w:rPr>
                <w:i/>
                <w:szCs w:val="21"/>
              </w:rPr>
            </w:pPr>
            <w:r w:rsidRPr="009014DC">
              <w:rPr>
                <w:i/>
                <w:szCs w:val="21"/>
              </w:rPr>
              <w:fldChar w:fldCharType="begin">
                <w:ffData>
                  <w:name w:val=""/>
                  <w:enabled/>
                  <w:calcOnExit/>
                  <w:textInput>
                    <w:default w:val="Wert des Auftrag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Wert des Auftrags</w:t>
            </w:r>
            <w:r w:rsidRPr="009014DC">
              <w:rPr>
                <w:i/>
                <w:szCs w:val="21"/>
              </w:rPr>
              <w:fldChar w:fldCharType="end"/>
            </w:r>
            <w:r w:rsidRPr="009014DC">
              <w:rPr>
                <w:i/>
                <w:szCs w:val="21"/>
              </w:rPr>
              <w:t xml:space="preserve"> EUR netto</w:t>
            </w:r>
          </w:p>
        </w:tc>
      </w:tr>
      <w:tr w:rsidR="00B20BDD" w:rsidRPr="009014DC" w14:paraId="6CDAE5E9" w14:textId="77777777" w:rsidTr="00433039">
        <w:trPr>
          <w:trHeight w:val="690"/>
        </w:trPr>
        <w:tc>
          <w:tcPr>
            <w:tcW w:w="2111" w:type="pct"/>
            <w:shd w:val="clear" w:color="auto" w:fill="F2F2F2" w:themeFill="background1" w:themeFillShade="F2"/>
          </w:tcPr>
          <w:p w14:paraId="6418FAC7" w14:textId="77777777" w:rsidR="00B20BDD" w:rsidRPr="009014DC" w:rsidRDefault="00B20BDD" w:rsidP="00BD0C38">
            <w:pPr>
              <w:pStyle w:val="LAText"/>
              <w:rPr>
                <w:szCs w:val="21"/>
              </w:rPr>
            </w:pPr>
            <w:r w:rsidRPr="009014DC">
              <w:rPr>
                <w:szCs w:val="21"/>
              </w:rPr>
              <w:t xml:space="preserve">Erbringungszeitraum (Zeitraum der Leistungserbringung); sofern die Referenz zum Zeitpunkt der Einreichung des Angebots noch nicht beendet ist, ist in der Zeile </w:t>
            </w:r>
            <w:r w:rsidRPr="009014DC">
              <w:rPr>
                <w:i/>
                <w:iCs/>
                <w:szCs w:val="21"/>
              </w:rPr>
              <w:t>„Ende: Monat / Jahr oder laufend“</w:t>
            </w:r>
            <w:r w:rsidRPr="009014DC">
              <w:rPr>
                <w:szCs w:val="21"/>
              </w:rPr>
              <w:t xml:space="preserve"> „laufend“ anzugeben:</w:t>
            </w:r>
          </w:p>
        </w:tc>
        <w:tc>
          <w:tcPr>
            <w:tcW w:w="2889" w:type="pct"/>
            <w:shd w:val="clear" w:color="auto" w:fill="F2F2F2" w:themeFill="background1" w:themeFillShade="F2"/>
          </w:tcPr>
          <w:p w14:paraId="2D597F7B" w14:textId="77777777" w:rsidR="00B20BDD" w:rsidRPr="009014DC" w:rsidRDefault="00B20BDD" w:rsidP="00BD0C38">
            <w:pPr>
              <w:pStyle w:val="LAText"/>
              <w:rPr>
                <w:i/>
                <w:szCs w:val="21"/>
              </w:rPr>
            </w:pPr>
            <w:r w:rsidRPr="009014DC">
              <w:rPr>
                <w:szCs w:val="21"/>
              </w:rPr>
              <w:t>Beginn:</w:t>
            </w:r>
            <w:r w:rsidRPr="009014DC">
              <w:rPr>
                <w:i/>
                <w:szCs w:val="21"/>
              </w:rPr>
              <w:t xml:space="preserve"> </w:t>
            </w:r>
            <w:r w:rsidRPr="009014DC">
              <w:rPr>
                <w:i/>
                <w:szCs w:val="21"/>
              </w:rPr>
              <w:fldChar w:fldCharType="begin">
                <w:ffData>
                  <w:name w:val=""/>
                  <w:enabled/>
                  <w:calcOnExit/>
                  <w:textInput>
                    <w:default w:val="Monat / Jahr "/>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xml:space="preserve">Monat / Jahr </w:t>
            </w:r>
            <w:r w:rsidRPr="009014DC">
              <w:rPr>
                <w:i/>
                <w:szCs w:val="21"/>
              </w:rPr>
              <w:fldChar w:fldCharType="end"/>
            </w:r>
          </w:p>
          <w:p w14:paraId="5D7C6DB2" w14:textId="77777777" w:rsidR="00B20BDD" w:rsidRPr="009014DC" w:rsidRDefault="00B20BDD" w:rsidP="00BD0C38">
            <w:pPr>
              <w:pStyle w:val="LAText"/>
              <w:rPr>
                <w:szCs w:val="21"/>
              </w:rPr>
            </w:pPr>
            <w:r w:rsidRPr="009014DC">
              <w:rPr>
                <w:iCs/>
                <w:szCs w:val="21"/>
              </w:rPr>
              <w:t>Ende:</w:t>
            </w:r>
            <w:r w:rsidRPr="009014DC">
              <w:rPr>
                <w:i/>
                <w:szCs w:val="21"/>
              </w:rPr>
              <w:t xml:space="preserve"> </w:t>
            </w:r>
            <w:r w:rsidRPr="009014DC">
              <w:rPr>
                <w:i/>
                <w:szCs w:val="21"/>
              </w:rPr>
              <w:fldChar w:fldCharType="begin">
                <w:ffData>
                  <w:name w:val=""/>
                  <w:enabled/>
                  <w:calcOnExit/>
                  <w:textInput>
                    <w:default w:val="Monat / Jahr oder laufend"/>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Monat / Jahr oder laufend</w:t>
            </w:r>
            <w:r w:rsidRPr="009014DC">
              <w:rPr>
                <w:i/>
                <w:szCs w:val="21"/>
              </w:rPr>
              <w:fldChar w:fldCharType="end"/>
            </w:r>
          </w:p>
          <w:p w14:paraId="0989219B" w14:textId="77777777" w:rsidR="00B20BDD" w:rsidRPr="009014DC" w:rsidRDefault="00B20BDD" w:rsidP="00BD0C38">
            <w:pPr>
              <w:pStyle w:val="LAText"/>
              <w:rPr>
                <w:i/>
                <w:szCs w:val="21"/>
              </w:rPr>
            </w:pPr>
          </w:p>
        </w:tc>
      </w:tr>
      <w:tr w:rsidR="00B20BDD" w:rsidRPr="009014DC" w14:paraId="2766405F" w14:textId="77777777" w:rsidTr="00433039">
        <w:trPr>
          <w:trHeight w:val="690"/>
        </w:trPr>
        <w:tc>
          <w:tcPr>
            <w:tcW w:w="2111" w:type="pct"/>
            <w:shd w:val="clear" w:color="auto" w:fill="F2F2F2" w:themeFill="background1" w:themeFillShade="F2"/>
          </w:tcPr>
          <w:p w14:paraId="24B31B19" w14:textId="77777777" w:rsidR="00B20BDD" w:rsidRPr="009014DC" w:rsidRDefault="00B20BDD" w:rsidP="00BD0C38">
            <w:pPr>
              <w:pStyle w:val="LAText"/>
              <w:rPr>
                <w:szCs w:val="21"/>
              </w:rPr>
            </w:pPr>
            <w:r w:rsidRPr="009014DC">
              <w:rPr>
                <w:szCs w:val="21"/>
              </w:rPr>
              <w:t>Name des Auftraggebers, Straße, PLZ</w:t>
            </w:r>
            <w:r>
              <w:rPr>
                <w:szCs w:val="21"/>
              </w:rPr>
              <w:t xml:space="preserve"> und </w:t>
            </w:r>
            <w:r w:rsidRPr="009014DC">
              <w:rPr>
                <w:szCs w:val="21"/>
              </w:rPr>
              <w:t>Ort:</w:t>
            </w:r>
          </w:p>
        </w:tc>
        <w:tc>
          <w:tcPr>
            <w:tcW w:w="2889" w:type="pct"/>
            <w:shd w:val="clear" w:color="auto" w:fill="F2F2F2" w:themeFill="background1" w:themeFillShade="F2"/>
          </w:tcPr>
          <w:p w14:paraId="062366E0" w14:textId="77777777" w:rsidR="00B20BDD" w:rsidRPr="009014DC" w:rsidRDefault="00B20BDD" w:rsidP="00BD0C38">
            <w:pPr>
              <w:pStyle w:val="LAText"/>
              <w:rPr>
                <w:i/>
                <w:szCs w:val="21"/>
              </w:rPr>
            </w:pPr>
            <w:r w:rsidRPr="009014DC">
              <w:rPr>
                <w:i/>
                <w:szCs w:val="21"/>
              </w:rPr>
              <w:fldChar w:fldCharType="begin">
                <w:ffData>
                  <w:name w:val=""/>
                  <w:enabled/>
                  <w:calcOnExit/>
                  <w:textInput>
                    <w:default w:val="Name des Auftraggeber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Name des Auftraggebers</w:t>
            </w:r>
            <w:r w:rsidRPr="009014DC">
              <w:rPr>
                <w:szCs w:val="21"/>
              </w:rPr>
              <w:fldChar w:fldCharType="end"/>
            </w:r>
          </w:p>
          <w:p w14:paraId="172E5C38" w14:textId="77777777" w:rsidR="00B20BDD" w:rsidRPr="009014DC" w:rsidRDefault="00B20BDD" w:rsidP="00BD0C38">
            <w:pPr>
              <w:pStyle w:val="LAText"/>
              <w:spacing w:before="0"/>
              <w:rPr>
                <w:i/>
                <w:szCs w:val="21"/>
              </w:rPr>
            </w:pPr>
            <w:r w:rsidRPr="009014DC">
              <w:rPr>
                <w:i/>
                <w:szCs w:val="21"/>
              </w:rPr>
              <w:fldChar w:fldCharType="begin">
                <w:ffData>
                  <w:name w:val="Text3"/>
                  <w:enabled/>
                  <w:calcOnExit/>
                  <w:textInput>
                    <w:default w:val="Straße, Hausnumme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Straße, Hausnummer</w:t>
            </w:r>
            <w:r w:rsidRPr="009014DC">
              <w:rPr>
                <w:szCs w:val="21"/>
              </w:rPr>
              <w:fldChar w:fldCharType="end"/>
            </w:r>
          </w:p>
          <w:p w14:paraId="689496B3" w14:textId="77777777" w:rsidR="00B20BDD" w:rsidRPr="009014DC" w:rsidRDefault="00B20BDD" w:rsidP="00BD0C38">
            <w:pPr>
              <w:pStyle w:val="LAText"/>
              <w:spacing w:before="0"/>
              <w:rPr>
                <w:i/>
                <w:szCs w:val="21"/>
              </w:rPr>
            </w:pPr>
            <w:r w:rsidRPr="009014DC">
              <w:rPr>
                <w:i/>
                <w:szCs w:val="21"/>
              </w:rPr>
              <w:fldChar w:fldCharType="begin">
                <w:ffData>
                  <w:name w:val="Text4"/>
                  <w:enabled/>
                  <w:calcOnExit/>
                  <w:textInput>
                    <w:default w:val="PLZ, Or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PLZ, Ort</w:t>
            </w:r>
            <w:r w:rsidRPr="009014DC">
              <w:rPr>
                <w:szCs w:val="21"/>
              </w:rPr>
              <w:fldChar w:fldCharType="end"/>
            </w:r>
          </w:p>
        </w:tc>
      </w:tr>
    </w:tbl>
    <w:p w14:paraId="7828E8C7" w14:textId="77777777" w:rsidR="00356937" w:rsidRPr="006734FE" w:rsidRDefault="006734FE" w:rsidP="006734FE">
      <w:pPr>
        <w:pStyle w:val="LAText"/>
      </w:pPr>
      <w:r w:rsidRPr="006734FE">
        <w:br w:type="page"/>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545"/>
        <w:gridCol w:w="5521"/>
      </w:tblGrid>
      <w:tr w:rsidR="00356937" w14:paraId="7626C3FD" w14:textId="77777777" w:rsidTr="00433039">
        <w:tc>
          <w:tcPr>
            <w:tcW w:w="5000" w:type="pct"/>
            <w:gridSpan w:val="2"/>
            <w:shd w:val="clear" w:color="auto" w:fill="D9D9D9" w:themeFill="background1" w:themeFillShade="D9"/>
          </w:tcPr>
          <w:p w14:paraId="54770C7C" w14:textId="77777777" w:rsidR="00356937" w:rsidRPr="00356937" w:rsidRDefault="00356937" w:rsidP="00BD0C38">
            <w:pPr>
              <w:pStyle w:val="LAText"/>
              <w:ind w:left="459" w:hanging="459"/>
              <w:rPr>
                <w:b/>
                <w:szCs w:val="21"/>
                <w:highlight w:val="yellow"/>
              </w:rPr>
            </w:pPr>
            <w:r w:rsidRPr="00356937">
              <w:rPr>
                <w:b/>
                <w:szCs w:val="21"/>
              </w:rPr>
              <w:lastRenderedPageBreak/>
              <w:t>Angaben zur Geeignetheit der Referenz</w:t>
            </w:r>
          </w:p>
        </w:tc>
      </w:tr>
      <w:tr w:rsidR="00356937" w:rsidRPr="009014DC" w14:paraId="4240B501" w14:textId="77777777" w:rsidTr="004C1B0E">
        <w:tc>
          <w:tcPr>
            <w:tcW w:w="1955" w:type="pct"/>
            <w:shd w:val="clear" w:color="auto" w:fill="F2F2F2" w:themeFill="background1" w:themeFillShade="F2"/>
          </w:tcPr>
          <w:p w14:paraId="4839C409" w14:textId="71C3F4CC" w:rsidR="00356937" w:rsidRPr="009014DC" w:rsidRDefault="00356937" w:rsidP="00BD0C38">
            <w:pPr>
              <w:pStyle w:val="LAText"/>
              <w:rPr>
                <w:szCs w:val="21"/>
              </w:rPr>
            </w:pPr>
            <w:r w:rsidRPr="006734FE">
              <w:t>Gegenstand der Referenz sind individuelle betreuende Maßnahmen aus dem Rechtskreis des SGB II für gesundheitlich</w:t>
            </w:r>
            <w:r>
              <w:t>, d.h. physisch oder psychisch</w:t>
            </w:r>
            <w:r w:rsidRPr="006734FE">
              <w:t xml:space="preserve"> beeinträchtigte bzw. eingeschränkte </w:t>
            </w:r>
            <w:r>
              <w:t>Leistungsberechtigte:</w:t>
            </w:r>
          </w:p>
        </w:tc>
        <w:tc>
          <w:tcPr>
            <w:tcW w:w="3045" w:type="pct"/>
            <w:shd w:val="clear" w:color="auto" w:fill="F2F2F2" w:themeFill="background1" w:themeFillShade="F2"/>
          </w:tcPr>
          <w:p w14:paraId="6B226250" w14:textId="77777777" w:rsidR="00356937" w:rsidRPr="00356937" w:rsidRDefault="00D415A4" w:rsidP="00BD0C38">
            <w:pPr>
              <w:pStyle w:val="LAText"/>
              <w:ind w:left="459" w:hanging="459"/>
              <w:rPr>
                <w:szCs w:val="21"/>
              </w:rPr>
            </w:pPr>
            <w:sdt>
              <w:sdtPr>
                <w:rPr>
                  <w:szCs w:val="21"/>
                </w:rPr>
                <w:id w:val="-861212735"/>
                <w14:checkbox>
                  <w14:checked w14:val="0"/>
                  <w14:checkedState w14:val="2612" w14:font="MS Gothic"/>
                  <w14:uncheckedState w14:val="2610" w14:font="MS Gothic"/>
                </w14:checkbox>
              </w:sdtPr>
              <w:sdtEndPr/>
              <w:sdtContent>
                <w:r w:rsidR="00356937" w:rsidRPr="00356937">
                  <w:rPr>
                    <w:rFonts w:ascii="Segoe UI Symbol" w:hAnsi="Segoe UI Symbol" w:cs="Segoe UI Symbol"/>
                    <w:szCs w:val="21"/>
                  </w:rPr>
                  <w:t>☐</w:t>
                </w:r>
              </w:sdtContent>
            </w:sdt>
            <w:r w:rsidR="00356937" w:rsidRPr="00356937">
              <w:rPr>
                <w:szCs w:val="21"/>
              </w:rPr>
              <w:tab/>
              <w:t>ja</w:t>
            </w:r>
          </w:p>
          <w:p w14:paraId="2122771F" w14:textId="77777777" w:rsidR="00356937" w:rsidRPr="009014DC" w:rsidRDefault="00D415A4" w:rsidP="00BD0C38">
            <w:pPr>
              <w:pStyle w:val="LAText"/>
              <w:spacing w:before="0"/>
              <w:ind w:left="459" w:hanging="459"/>
              <w:rPr>
                <w:szCs w:val="21"/>
                <w:highlight w:val="yellow"/>
              </w:rPr>
            </w:pPr>
            <w:sdt>
              <w:sdtPr>
                <w:rPr>
                  <w:szCs w:val="21"/>
                </w:rPr>
                <w:id w:val="664602198"/>
                <w14:checkbox>
                  <w14:checked w14:val="0"/>
                  <w14:checkedState w14:val="2612" w14:font="MS Gothic"/>
                  <w14:uncheckedState w14:val="2610" w14:font="MS Gothic"/>
                </w14:checkbox>
              </w:sdtPr>
              <w:sdtEndPr/>
              <w:sdtContent>
                <w:r w:rsidR="00356937" w:rsidRPr="00356937">
                  <w:rPr>
                    <w:rFonts w:ascii="Segoe UI Symbol" w:hAnsi="Segoe UI Symbol" w:cs="Segoe UI Symbol"/>
                    <w:szCs w:val="21"/>
                  </w:rPr>
                  <w:t>☐</w:t>
                </w:r>
              </w:sdtContent>
            </w:sdt>
            <w:r w:rsidR="00356937" w:rsidRPr="00356937">
              <w:rPr>
                <w:szCs w:val="21"/>
              </w:rPr>
              <w:tab/>
              <w:t>nein (</w:t>
            </w:r>
            <w:r w:rsidR="00356937" w:rsidRPr="00356937">
              <w:rPr>
                <w:i/>
                <w:szCs w:val="21"/>
              </w:rPr>
              <w:t>in diesem Fall kann die Referenz nicht berücksichtigt werden</w:t>
            </w:r>
            <w:r w:rsidR="00356937" w:rsidRPr="00356937">
              <w:rPr>
                <w:szCs w:val="21"/>
              </w:rPr>
              <w:t>)</w:t>
            </w:r>
          </w:p>
        </w:tc>
      </w:tr>
      <w:tr w:rsidR="00356937" w:rsidRPr="009014DC" w14:paraId="3F937ED5" w14:textId="77777777" w:rsidTr="004C1B0E">
        <w:tc>
          <w:tcPr>
            <w:tcW w:w="1955" w:type="pct"/>
            <w:shd w:val="clear" w:color="auto" w:fill="F2F2F2" w:themeFill="background1" w:themeFillShade="F2"/>
          </w:tcPr>
          <w:p w14:paraId="476CD1E9" w14:textId="25354370" w:rsidR="00356937" w:rsidRPr="009014DC" w:rsidRDefault="00356937" w:rsidP="00BD0C38">
            <w:pPr>
              <w:pStyle w:val="LAText"/>
              <w:rPr>
                <w:szCs w:val="21"/>
              </w:rPr>
            </w:pPr>
            <w:r w:rsidRPr="00356937">
              <w:rPr>
                <w:szCs w:val="21"/>
              </w:rPr>
              <w:t xml:space="preserve">In der Referenz </w:t>
            </w:r>
            <w:proofErr w:type="gramStart"/>
            <w:r w:rsidRPr="00356937">
              <w:rPr>
                <w:szCs w:val="21"/>
              </w:rPr>
              <w:t>wurden</w:t>
            </w:r>
            <w:proofErr w:type="gramEnd"/>
            <w:r w:rsidRPr="00356937">
              <w:rPr>
                <w:szCs w:val="21"/>
              </w:rPr>
              <w:t xml:space="preserve"> mindestens ein Arzt</w:t>
            </w:r>
            <w:r w:rsidR="00B0364A">
              <w:rPr>
                <w:szCs w:val="21"/>
              </w:rPr>
              <w:t xml:space="preserve"> oder</w:t>
            </w:r>
            <w:r w:rsidRPr="00356937">
              <w:rPr>
                <w:szCs w:val="21"/>
              </w:rPr>
              <w:t xml:space="preserve"> Psychologe </w:t>
            </w:r>
            <w:r w:rsidRPr="00B0364A">
              <w:rPr>
                <w:szCs w:val="21"/>
                <w:u w:val="single"/>
              </w:rPr>
              <w:t>und</w:t>
            </w:r>
            <w:r w:rsidRPr="00356937">
              <w:rPr>
                <w:szCs w:val="21"/>
              </w:rPr>
              <w:t xml:space="preserve"> ein Coach eingesetzt</w:t>
            </w:r>
            <w:r>
              <w:rPr>
                <w:szCs w:val="21"/>
              </w:rPr>
              <w:t>:</w:t>
            </w:r>
          </w:p>
        </w:tc>
        <w:tc>
          <w:tcPr>
            <w:tcW w:w="3045" w:type="pct"/>
            <w:shd w:val="clear" w:color="auto" w:fill="F2F2F2" w:themeFill="background1" w:themeFillShade="F2"/>
          </w:tcPr>
          <w:p w14:paraId="34BDBCB9" w14:textId="77777777" w:rsidR="00356937" w:rsidRPr="009014DC" w:rsidRDefault="00D415A4" w:rsidP="00BD0C38">
            <w:pPr>
              <w:pStyle w:val="LAText"/>
              <w:ind w:left="459" w:hanging="459"/>
              <w:rPr>
                <w:szCs w:val="21"/>
              </w:rPr>
            </w:pPr>
            <w:sdt>
              <w:sdtPr>
                <w:rPr>
                  <w:szCs w:val="21"/>
                </w:rPr>
                <w:id w:val="591596671"/>
                <w14:checkbox>
                  <w14:checked w14:val="0"/>
                  <w14:checkedState w14:val="2612" w14:font="MS Gothic"/>
                  <w14:uncheckedState w14:val="2610" w14:font="MS Gothic"/>
                </w14:checkbox>
              </w:sdtPr>
              <w:sdtEndPr/>
              <w:sdtContent>
                <w:r w:rsidR="00356937" w:rsidRPr="009014DC">
                  <w:rPr>
                    <w:rFonts w:ascii="Segoe UI Symbol" w:hAnsi="Segoe UI Symbol" w:cs="Segoe UI Symbol"/>
                    <w:szCs w:val="21"/>
                  </w:rPr>
                  <w:t>☐</w:t>
                </w:r>
              </w:sdtContent>
            </w:sdt>
            <w:r w:rsidR="00356937" w:rsidRPr="009014DC">
              <w:rPr>
                <w:szCs w:val="21"/>
              </w:rPr>
              <w:tab/>
              <w:t>ja</w:t>
            </w:r>
          </w:p>
          <w:p w14:paraId="6DFDE051" w14:textId="77777777" w:rsidR="00356937" w:rsidRPr="009014DC" w:rsidRDefault="00D415A4" w:rsidP="00BD0C38">
            <w:pPr>
              <w:pStyle w:val="LAText"/>
              <w:spacing w:before="0"/>
              <w:ind w:left="459" w:hanging="459"/>
              <w:rPr>
                <w:szCs w:val="21"/>
              </w:rPr>
            </w:pPr>
            <w:sdt>
              <w:sdtPr>
                <w:rPr>
                  <w:szCs w:val="21"/>
                </w:rPr>
                <w:id w:val="-1283733452"/>
                <w14:checkbox>
                  <w14:checked w14:val="0"/>
                  <w14:checkedState w14:val="2612" w14:font="MS Gothic"/>
                  <w14:uncheckedState w14:val="2610" w14:font="MS Gothic"/>
                </w14:checkbox>
              </w:sdtPr>
              <w:sdtEndPr/>
              <w:sdtContent>
                <w:r w:rsidR="00356937" w:rsidRPr="009014DC">
                  <w:rPr>
                    <w:rFonts w:ascii="Segoe UI Symbol" w:hAnsi="Segoe UI Symbol" w:cs="Segoe UI Symbol"/>
                    <w:szCs w:val="21"/>
                  </w:rPr>
                  <w:t>☐</w:t>
                </w:r>
              </w:sdtContent>
            </w:sdt>
            <w:r w:rsidR="00356937" w:rsidRPr="009014DC">
              <w:rPr>
                <w:bCs/>
                <w:szCs w:val="21"/>
              </w:rPr>
              <w:tab/>
            </w:r>
            <w:r w:rsidR="00356937" w:rsidRPr="009014DC">
              <w:rPr>
                <w:szCs w:val="21"/>
              </w:rPr>
              <w:t>nein (</w:t>
            </w:r>
            <w:r w:rsidR="00356937" w:rsidRPr="009014DC">
              <w:rPr>
                <w:i/>
                <w:szCs w:val="21"/>
              </w:rPr>
              <w:t>in diesem Fall kann die Referenz nicht berücksichtigt werden</w:t>
            </w:r>
            <w:r w:rsidR="00356937" w:rsidRPr="009014DC">
              <w:rPr>
                <w:szCs w:val="21"/>
              </w:rPr>
              <w:t>)</w:t>
            </w:r>
          </w:p>
        </w:tc>
      </w:tr>
      <w:tr w:rsidR="00356937" w:rsidRPr="009014DC" w14:paraId="196F04CE" w14:textId="77777777" w:rsidTr="004C1B0E">
        <w:tc>
          <w:tcPr>
            <w:tcW w:w="1955" w:type="pct"/>
            <w:shd w:val="clear" w:color="auto" w:fill="F2F2F2" w:themeFill="background1" w:themeFillShade="F2"/>
          </w:tcPr>
          <w:p w14:paraId="18759184" w14:textId="7D82797D" w:rsidR="00356937" w:rsidRPr="009014DC" w:rsidRDefault="00356937" w:rsidP="00BD0C38">
            <w:pPr>
              <w:pStyle w:val="LAText"/>
              <w:rPr>
                <w:szCs w:val="21"/>
              </w:rPr>
            </w:pPr>
            <w:r w:rsidRPr="00356937">
              <w:rPr>
                <w:szCs w:val="21"/>
              </w:rPr>
              <w:t>Die Maßnahme in der Referenz war darauf ausgerichtet, dass die Erwerbsfähigkeit der Leistungsberechtigten erhalten, verbessert oder wiederhergestellt wird.</w:t>
            </w:r>
          </w:p>
        </w:tc>
        <w:tc>
          <w:tcPr>
            <w:tcW w:w="3045" w:type="pct"/>
            <w:shd w:val="clear" w:color="auto" w:fill="F2F2F2" w:themeFill="background1" w:themeFillShade="F2"/>
          </w:tcPr>
          <w:p w14:paraId="715C2A26" w14:textId="77777777" w:rsidR="00356937" w:rsidRPr="009014DC" w:rsidRDefault="00D415A4" w:rsidP="00BD0C38">
            <w:pPr>
              <w:pStyle w:val="LAText"/>
              <w:ind w:left="459" w:hanging="459"/>
              <w:rPr>
                <w:szCs w:val="21"/>
              </w:rPr>
            </w:pPr>
            <w:sdt>
              <w:sdtPr>
                <w:rPr>
                  <w:szCs w:val="21"/>
                </w:rPr>
                <w:id w:val="743534699"/>
                <w14:checkbox>
                  <w14:checked w14:val="0"/>
                  <w14:checkedState w14:val="2612" w14:font="MS Gothic"/>
                  <w14:uncheckedState w14:val="2610" w14:font="MS Gothic"/>
                </w14:checkbox>
              </w:sdtPr>
              <w:sdtEndPr/>
              <w:sdtContent>
                <w:r w:rsidR="00356937" w:rsidRPr="009014DC">
                  <w:rPr>
                    <w:rFonts w:ascii="Segoe UI Symbol" w:hAnsi="Segoe UI Symbol" w:cs="Segoe UI Symbol"/>
                    <w:szCs w:val="21"/>
                  </w:rPr>
                  <w:t>☐</w:t>
                </w:r>
              </w:sdtContent>
            </w:sdt>
            <w:r w:rsidR="00356937" w:rsidRPr="009014DC">
              <w:rPr>
                <w:szCs w:val="21"/>
              </w:rPr>
              <w:tab/>
              <w:t>ja</w:t>
            </w:r>
          </w:p>
          <w:p w14:paraId="77C9F2A8" w14:textId="77777777" w:rsidR="00356937" w:rsidRPr="009014DC" w:rsidRDefault="00D415A4" w:rsidP="00BD0C38">
            <w:pPr>
              <w:pStyle w:val="LAText"/>
              <w:spacing w:before="0"/>
              <w:ind w:left="459" w:hanging="459"/>
              <w:rPr>
                <w:i/>
                <w:szCs w:val="21"/>
              </w:rPr>
            </w:pPr>
            <w:sdt>
              <w:sdtPr>
                <w:rPr>
                  <w:szCs w:val="21"/>
                </w:rPr>
                <w:id w:val="4175904"/>
                <w14:checkbox>
                  <w14:checked w14:val="0"/>
                  <w14:checkedState w14:val="2612" w14:font="MS Gothic"/>
                  <w14:uncheckedState w14:val="2610" w14:font="MS Gothic"/>
                </w14:checkbox>
              </w:sdtPr>
              <w:sdtEndPr/>
              <w:sdtContent>
                <w:r w:rsidR="00356937" w:rsidRPr="009014DC">
                  <w:rPr>
                    <w:rFonts w:ascii="Segoe UI Symbol" w:hAnsi="Segoe UI Symbol" w:cs="Segoe UI Symbol"/>
                    <w:szCs w:val="21"/>
                  </w:rPr>
                  <w:t>☐</w:t>
                </w:r>
              </w:sdtContent>
            </w:sdt>
            <w:r w:rsidR="00356937" w:rsidRPr="009014DC">
              <w:rPr>
                <w:bCs/>
                <w:szCs w:val="21"/>
              </w:rPr>
              <w:tab/>
            </w:r>
            <w:r w:rsidR="00356937" w:rsidRPr="009014DC">
              <w:rPr>
                <w:szCs w:val="21"/>
              </w:rPr>
              <w:t>nein (</w:t>
            </w:r>
            <w:r w:rsidR="00356937" w:rsidRPr="009014DC">
              <w:rPr>
                <w:i/>
                <w:szCs w:val="21"/>
              </w:rPr>
              <w:t>in diesem Fall kann die Referenz nicht berücksichtigt werden</w:t>
            </w:r>
            <w:r w:rsidR="00356937" w:rsidRPr="009014DC">
              <w:rPr>
                <w:szCs w:val="21"/>
              </w:rPr>
              <w:t>)</w:t>
            </w:r>
          </w:p>
        </w:tc>
      </w:tr>
      <w:tr w:rsidR="003C0F67" w:rsidRPr="009014DC" w14:paraId="6C3089AD" w14:textId="77777777" w:rsidTr="004C1B0E">
        <w:tc>
          <w:tcPr>
            <w:tcW w:w="1955" w:type="pct"/>
            <w:shd w:val="clear" w:color="auto" w:fill="F2F2F2" w:themeFill="background1" w:themeFillShade="F2"/>
          </w:tcPr>
          <w:p w14:paraId="1366CCEB" w14:textId="0798F419" w:rsidR="003C0F67" w:rsidRPr="00356937" w:rsidRDefault="003C0F67" w:rsidP="003C0F67">
            <w:pPr>
              <w:pStyle w:val="LAText"/>
              <w:rPr>
                <w:szCs w:val="21"/>
              </w:rPr>
            </w:pPr>
            <w:r w:rsidRPr="00356937">
              <w:rPr>
                <w:szCs w:val="21"/>
              </w:rPr>
              <w:t>Die Referenz wurde aus Sicht des Referenzauftraggebers vertragskonform erbracht</w:t>
            </w:r>
            <w:r>
              <w:rPr>
                <w:szCs w:val="21"/>
              </w:rPr>
              <w:t>:</w:t>
            </w:r>
          </w:p>
        </w:tc>
        <w:tc>
          <w:tcPr>
            <w:tcW w:w="3045" w:type="pct"/>
            <w:shd w:val="clear" w:color="auto" w:fill="F2F2F2" w:themeFill="background1" w:themeFillShade="F2"/>
          </w:tcPr>
          <w:p w14:paraId="11D909D3" w14:textId="77777777" w:rsidR="003C0F67" w:rsidRPr="009014DC" w:rsidRDefault="00D415A4" w:rsidP="003C0F67">
            <w:pPr>
              <w:pStyle w:val="LAText"/>
              <w:ind w:left="459" w:hanging="459"/>
              <w:rPr>
                <w:szCs w:val="21"/>
              </w:rPr>
            </w:pPr>
            <w:sdt>
              <w:sdtPr>
                <w:rPr>
                  <w:szCs w:val="21"/>
                </w:rPr>
                <w:id w:val="290490585"/>
                <w14:checkbox>
                  <w14:checked w14:val="0"/>
                  <w14:checkedState w14:val="2612" w14:font="MS Gothic"/>
                  <w14:uncheckedState w14:val="2610" w14:font="MS Gothic"/>
                </w14:checkbox>
              </w:sdtPr>
              <w:sdtEndPr/>
              <w:sdtContent>
                <w:r w:rsidR="003C0F67">
                  <w:rPr>
                    <w:rFonts w:ascii="MS Gothic" w:eastAsia="MS Gothic" w:hAnsi="MS Gothic" w:hint="eastAsia"/>
                    <w:szCs w:val="21"/>
                  </w:rPr>
                  <w:t>☐</w:t>
                </w:r>
              </w:sdtContent>
            </w:sdt>
            <w:r w:rsidR="003C0F67" w:rsidRPr="009014DC">
              <w:rPr>
                <w:szCs w:val="21"/>
              </w:rPr>
              <w:tab/>
              <w:t>ja</w:t>
            </w:r>
          </w:p>
          <w:p w14:paraId="69D003D9" w14:textId="4E5A939B" w:rsidR="003C0F67" w:rsidRDefault="00D415A4" w:rsidP="003C0F67">
            <w:pPr>
              <w:pStyle w:val="LAText"/>
              <w:ind w:left="459" w:hanging="459"/>
              <w:rPr>
                <w:szCs w:val="21"/>
              </w:rPr>
            </w:pPr>
            <w:sdt>
              <w:sdtPr>
                <w:rPr>
                  <w:szCs w:val="21"/>
                </w:rPr>
                <w:id w:val="1399248940"/>
                <w14:checkbox>
                  <w14:checked w14:val="0"/>
                  <w14:checkedState w14:val="2612" w14:font="MS Gothic"/>
                  <w14:uncheckedState w14:val="2610" w14:font="MS Gothic"/>
                </w14:checkbox>
              </w:sdtPr>
              <w:sdtEndPr/>
              <w:sdtContent>
                <w:r w:rsidR="003C0F67" w:rsidRPr="009014DC">
                  <w:rPr>
                    <w:rFonts w:ascii="Segoe UI Symbol" w:hAnsi="Segoe UI Symbol" w:cs="Segoe UI Symbol"/>
                    <w:szCs w:val="21"/>
                  </w:rPr>
                  <w:t>☐</w:t>
                </w:r>
              </w:sdtContent>
            </w:sdt>
            <w:r w:rsidR="003C0F67" w:rsidRPr="009014DC">
              <w:rPr>
                <w:bCs/>
                <w:szCs w:val="21"/>
              </w:rPr>
              <w:tab/>
            </w:r>
            <w:r w:rsidR="003C0F67" w:rsidRPr="009014DC">
              <w:rPr>
                <w:szCs w:val="21"/>
              </w:rPr>
              <w:t>nein (</w:t>
            </w:r>
            <w:r w:rsidR="003C0F67" w:rsidRPr="009014DC">
              <w:rPr>
                <w:i/>
                <w:szCs w:val="21"/>
              </w:rPr>
              <w:t>in diesem Fall kann die Referenz nicht berücksichtigt werden</w:t>
            </w:r>
            <w:r w:rsidR="003C0F67" w:rsidRPr="009014DC">
              <w:rPr>
                <w:szCs w:val="21"/>
              </w:rPr>
              <w:t>)</w:t>
            </w:r>
          </w:p>
        </w:tc>
      </w:tr>
      <w:tr w:rsidR="003C0F67" w:rsidRPr="00356937" w14:paraId="2707F9D4" w14:textId="77777777" w:rsidTr="00433039">
        <w:tc>
          <w:tcPr>
            <w:tcW w:w="5000" w:type="pct"/>
            <w:gridSpan w:val="2"/>
            <w:shd w:val="clear" w:color="auto" w:fill="D9D9D9" w:themeFill="background1" w:themeFillShade="D9"/>
          </w:tcPr>
          <w:p w14:paraId="3C01AAF3" w14:textId="26B6DF2E" w:rsidR="003C0F67" w:rsidRPr="00356937" w:rsidRDefault="003C0F67" w:rsidP="003C0F67">
            <w:pPr>
              <w:pStyle w:val="LAText"/>
              <w:ind w:left="459" w:hanging="459"/>
              <w:rPr>
                <w:b/>
                <w:szCs w:val="21"/>
                <w:highlight w:val="yellow"/>
              </w:rPr>
            </w:pPr>
            <w:r>
              <w:rPr>
                <w:b/>
                <w:szCs w:val="21"/>
              </w:rPr>
              <w:t>Weitere Mindestanforderung</w:t>
            </w:r>
          </w:p>
        </w:tc>
      </w:tr>
      <w:tr w:rsidR="003C0F67" w:rsidRPr="009014DC" w14:paraId="1C10468C" w14:textId="77777777" w:rsidTr="004C1B0E">
        <w:tc>
          <w:tcPr>
            <w:tcW w:w="1955" w:type="pct"/>
            <w:shd w:val="clear" w:color="auto" w:fill="F2F2F2" w:themeFill="background1" w:themeFillShade="F2"/>
          </w:tcPr>
          <w:p w14:paraId="3C915132" w14:textId="77777777" w:rsidR="00A37068" w:rsidRDefault="00452B68" w:rsidP="00A37068">
            <w:pPr>
              <w:pStyle w:val="LAText1"/>
              <w:ind w:left="0"/>
            </w:pPr>
            <w:r>
              <w:t>Gleichzeitig, d.h. während des gesamten Leistungszeitraums der Referenz wurden mindestens 40 Teilnehmende parallel individuell betreut.</w:t>
            </w:r>
            <w:r w:rsidR="00A37068">
              <w:t xml:space="preserve"> </w:t>
            </w:r>
          </w:p>
          <w:p w14:paraId="75BD8EAD" w14:textId="3D7B419F" w:rsidR="00A37068" w:rsidRPr="00536F10" w:rsidRDefault="00A37068" w:rsidP="00A37068">
            <w:pPr>
              <w:pStyle w:val="LAText1"/>
              <w:ind w:left="0"/>
              <w:rPr>
                <w:i/>
              </w:rPr>
            </w:pPr>
            <w:r w:rsidRPr="00536F10">
              <w:rPr>
                <w:i/>
              </w:rPr>
              <w:t>Diese Anforderung kann der Bieter entweder durch die eingereichten geeigneten Referenzen zum SGB II erreichen. Der Bieter kann ergänzend jedoch auch Referenzen aus anderen Sozialgesetzbüchern heranziehen, sofern diese gleichzeitig zu der eingereichten geeigneten Referenz nach SGB II erbracht wurden und zumindest die nachfolgende Voraussetzung erfüllen:</w:t>
            </w:r>
          </w:p>
          <w:p w14:paraId="780813C7" w14:textId="4F3C0D81" w:rsidR="003C0F67" w:rsidRPr="009014DC" w:rsidRDefault="00A37068" w:rsidP="00A37068">
            <w:pPr>
              <w:pStyle w:val="LAText"/>
              <w:rPr>
                <w:szCs w:val="21"/>
              </w:rPr>
            </w:pPr>
            <w:r w:rsidRPr="00536F10">
              <w:rPr>
                <w:i/>
              </w:rPr>
              <w:lastRenderedPageBreak/>
              <w:fldChar w:fldCharType="begin"/>
            </w:r>
            <w:r w:rsidRPr="00536F10">
              <w:rPr>
                <w:i/>
              </w:rPr>
              <w:instrText>LL_ID:hqgvg8mDWq6t47yRX</w:instrText>
            </w:r>
            <w:r w:rsidRPr="00536F10">
              <w:rPr>
                <w:i/>
              </w:rPr>
              <w:fldChar w:fldCharType="separate"/>
            </w:r>
            <w:r w:rsidRPr="00536F10">
              <w:rPr>
                <w:i/>
              </w:rPr>
              <w:fldChar w:fldCharType="end"/>
            </w:r>
            <w:r w:rsidRPr="00536F10">
              <w:rPr>
                <w:i/>
              </w:rPr>
              <w:t>Gegenstand der Referenz sind individuelle betreuende Maßnahmen für Leistungsberechtigte aus dem Rechtskreis der Sozialgesetzbücher. Individuell betreuende Maßnahmen sind solche Maßnahmen, die eine auf die individuelle Person und deren Situation zentrierte Betreuung vorsehen</w:t>
            </w:r>
            <w:r w:rsidR="00536F10">
              <w:rPr>
                <w:i/>
              </w:rPr>
              <w:t>.</w:t>
            </w:r>
          </w:p>
        </w:tc>
        <w:tc>
          <w:tcPr>
            <w:tcW w:w="3045" w:type="pct"/>
            <w:shd w:val="clear" w:color="auto" w:fill="F2F2F2" w:themeFill="background1" w:themeFillShade="F2"/>
          </w:tcPr>
          <w:p w14:paraId="68EBAA5C" w14:textId="31A070FE" w:rsidR="003C0F67" w:rsidRDefault="00D415A4" w:rsidP="003C0F67">
            <w:pPr>
              <w:pStyle w:val="LAText"/>
              <w:ind w:left="459" w:hanging="459"/>
              <w:rPr>
                <w:szCs w:val="21"/>
              </w:rPr>
            </w:pPr>
            <w:sdt>
              <w:sdtPr>
                <w:rPr>
                  <w:szCs w:val="21"/>
                </w:rPr>
                <w:id w:val="-1981154324"/>
                <w14:checkbox>
                  <w14:checked w14:val="0"/>
                  <w14:checkedState w14:val="2612" w14:font="MS Gothic"/>
                  <w14:uncheckedState w14:val="2610" w14:font="MS Gothic"/>
                </w14:checkbox>
              </w:sdtPr>
              <w:sdtEndPr/>
              <w:sdtContent>
                <w:r w:rsidR="00452B68">
                  <w:rPr>
                    <w:rFonts w:ascii="MS Gothic" w:eastAsia="MS Gothic" w:hAnsi="MS Gothic" w:hint="eastAsia"/>
                    <w:szCs w:val="21"/>
                  </w:rPr>
                  <w:t>☐</w:t>
                </w:r>
              </w:sdtContent>
            </w:sdt>
            <w:r w:rsidR="003C0F67" w:rsidRPr="00356937">
              <w:rPr>
                <w:szCs w:val="21"/>
              </w:rPr>
              <w:tab/>
              <w:t>ja</w:t>
            </w:r>
          </w:p>
          <w:p w14:paraId="0F02459F" w14:textId="5617771F" w:rsidR="00452B68" w:rsidRPr="00452B68" w:rsidRDefault="00452B68" w:rsidP="00452B68">
            <w:pPr>
              <w:pStyle w:val="LAText"/>
              <w:rPr>
                <w:i/>
                <w:szCs w:val="21"/>
              </w:rPr>
            </w:pPr>
            <w:r w:rsidRPr="00452B68">
              <w:rPr>
                <w:i/>
                <w:szCs w:val="21"/>
              </w:rPr>
              <w:t xml:space="preserve">Falls der Bieter „ja“ </w:t>
            </w:r>
            <w:r w:rsidR="00A37068">
              <w:rPr>
                <w:i/>
                <w:szCs w:val="21"/>
              </w:rPr>
              <w:t>ankreuzt</w:t>
            </w:r>
            <w:r w:rsidRPr="00452B68">
              <w:rPr>
                <w:i/>
                <w:szCs w:val="21"/>
              </w:rPr>
              <w:t xml:space="preserve">, hat er </w:t>
            </w:r>
            <w:r w:rsidR="004C1B0E">
              <w:rPr>
                <w:i/>
                <w:szCs w:val="21"/>
              </w:rPr>
              <w:t>die folgenden Angaben zu machen</w:t>
            </w:r>
            <w:r w:rsidRPr="00452B68">
              <w:rPr>
                <w:i/>
                <w:szCs w:val="21"/>
              </w:rPr>
              <w:t>:</w:t>
            </w:r>
          </w:p>
          <w:p w14:paraId="3ED276E2" w14:textId="7959BA61" w:rsidR="00452B68" w:rsidRDefault="00A37068" w:rsidP="00881ED5">
            <w:pPr>
              <w:pStyle w:val="LAAufz1"/>
              <w:numPr>
                <w:ilvl w:val="0"/>
                <w:numId w:val="21"/>
              </w:numPr>
              <w:ind w:left="314" w:hanging="283"/>
            </w:pPr>
            <w:r>
              <w:t xml:space="preserve">Anzahl der </w:t>
            </w:r>
            <w:r w:rsidR="00433039">
              <w:t xml:space="preserve">individuell betreuten </w:t>
            </w:r>
            <w:r>
              <w:t>Teilnehmenden i</w:t>
            </w:r>
            <w:r w:rsidR="00452B68">
              <w:t>n dieser Referenz</w:t>
            </w:r>
            <w:r>
              <w:t xml:space="preserve">: </w:t>
            </w:r>
            <w:r w:rsidR="00452B68">
              <w:fldChar w:fldCharType="begin">
                <w:ffData>
                  <w:name w:val="Text4"/>
                  <w:enabled/>
                  <w:calcOnExit/>
                  <w:textInput>
                    <w:default w:val="Anzahl Teilnehmende"/>
                  </w:textInput>
                </w:ffData>
              </w:fldChar>
            </w:r>
            <w:bookmarkStart w:id="6" w:name="Text4"/>
            <w:r w:rsidR="00452B68">
              <w:instrText xml:space="preserve"> FORMTEXT </w:instrText>
            </w:r>
            <w:r w:rsidR="00452B68">
              <w:fldChar w:fldCharType="separate"/>
            </w:r>
            <w:r w:rsidR="00452B68">
              <w:rPr>
                <w:noProof/>
              </w:rPr>
              <w:t>Anzahl Teilnehmende</w:t>
            </w:r>
            <w:r w:rsidR="00452B68">
              <w:fldChar w:fldCharType="end"/>
            </w:r>
            <w:bookmarkEnd w:id="6"/>
            <w:r w:rsidR="00452B68">
              <w:t xml:space="preserve"> </w:t>
            </w:r>
          </w:p>
          <w:p w14:paraId="246AF495" w14:textId="63E62AEC" w:rsidR="004C1B0E" w:rsidRDefault="004C1B0E" w:rsidP="00881ED5">
            <w:pPr>
              <w:pStyle w:val="LAAufz1"/>
              <w:numPr>
                <w:ilvl w:val="0"/>
                <w:numId w:val="21"/>
              </w:numPr>
              <w:ind w:left="314" w:hanging="283"/>
            </w:pPr>
            <w:r>
              <w:t xml:space="preserve">Angaben zu weiteren Referenzen mit </w:t>
            </w:r>
            <w:r w:rsidR="00881ED5">
              <w:t>A</w:t>
            </w:r>
            <w:r w:rsidR="00A37068">
              <w:t xml:space="preserve">nzahl der Teilnehmenden die </w:t>
            </w:r>
            <w:r>
              <w:t xml:space="preserve">dabei </w:t>
            </w:r>
            <w:r w:rsidR="00A37068">
              <w:t xml:space="preserve">gleichzeitig, d.h. während des gesamten Leistungszeitraums </w:t>
            </w:r>
            <w:r>
              <w:t xml:space="preserve">dieser Referenz </w:t>
            </w:r>
            <w:r w:rsidR="00A37068">
              <w:t>parallel</w:t>
            </w:r>
            <w:r w:rsidR="00433039">
              <w:t>,</w:t>
            </w:r>
            <w:r w:rsidR="00A37068">
              <w:t xml:space="preserve"> individuell betreut wurden: </w:t>
            </w:r>
          </w:p>
          <w:tbl>
            <w:tblPr>
              <w:tblStyle w:val="Tabellenraster"/>
              <w:tblW w:w="0" w:type="auto"/>
              <w:tblInd w:w="314" w:type="dxa"/>
              <w:tblLook w:val="04A0" w:firstRow="1" w:lastRow="0" w:firstColumn="1" w:lastColumn="0" w:noHBand="0" w:noVBand="1"/>
            </w:tblPr>
            <w:tblGrid>
              <w:gridCol w:w="1578"/>
              <w:gridCol w:w="3403"/>
            </w:tblGrid>
            <w:tr w:rsidR="004C1B0E" w14:paraId="279C0A2C" w14:textId="77777777" w:rsidTr="004C1B0E">
              <w:tc>
                <w:tcPr>
                  <w:tcW w:w="1578" w:type="dxa"/>
                </w:tcPr>
                <w:p w14:paraId="70D7FE30" w14:textId="77777777" w:rsidR="004C1B0E" w:rsidRDefault="004C1B0E" w:rsidP="004C1B0E">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664C4C83" w14:textId="77777777" w:rsidR="004C1B0E" w:rsidRDefault="004C1B0E" w:rsidP="004C1B0E">
                  <w:pPr>
                    <w:pStyle w:val="LAAufz1"/>
                    <w:numPr>
                      <w:ilvl w:val="0"/>
                      <w:numId w:val="0"/>
                    </w:numPr>
                  </w:pPr>
                </w:p>
              </w:tc>
              <w:tc>
                <w:tcPr>
                  <w:tcW w:w="3403" w:type="dxa"/>
                </w:tcPr>
                <w:p w14:paraId="18203B9F" w14:textId="21A66212" w:rsidR="004C1B0E" w:rsidRDefault="004C1B0E" w:rsidP="004C1B0E">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 xml:space="preserve">Entweder (1) Nennung der Tabellen-Nr. der angegebenen Referenz aus SGB II oder (2) Beschreibung der weiteren </w:t>
                  </w:r>
                  <w:r>
                    <w:rPr>
                      <w:noProof/>
                    </w:rPr>
                    <w:lastRenderedPageBreak/>
                    <w:t>Referenz(en) unter Nennung des Rechtskreis nach SGB</w:t>
                  </w:r>
                  <w:r>
                    <w:fldChar w:fldCharType="end"/>
                  </w:r>
                </w:p>
              </w:tc>
            </w:tr>
            <w:tr w:rsidR="004C1B0E" w14:paraId="322B08BB" w14:textId="77777777" w:rsidTr="004C1B0E">
              <w:tc>
                <w:tcPr>
                  <w:tcW w:w="1578" w:type="dxa"/>
                </w:tcPr>
                <w:p w14:paraId="112C2131" w14:textId="77777777" w:rsidR="004C1B0E" w:rsidRDefault="004C1B0E" w:rsidP="004C1B0E">
                  <w:pPr>
                    <w:pStyle w:val="LAAufz1"/>
                    <w:numPr>
                      <w:ilvl w:val="0"/>
                      <w:numId w:val="0"/>
                    </w:numPr>
                    <w:ind w:left="31"/>
                  </w:pPr>
                  <w:r>
                    <w:lastRenderedPageBreak/>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283EF16F" w14:textId="77777777" w:rsidR="004C1B0E" w:rsidRDefault="004C1B0E" w:rsidP="004C1B0E">
                  <w:pPr>
                    <w:pStyle w:val="LAAufz1"/>
                    <w:numPr>
                      <w:ilvl w:val="0"/>
                      <w:numId w:val="0"/>
                    </w:numPr>
                  </w:pPr>
                </w:p>
              </w:tc>
              <w:tc>
                <w:tcPr>
                  <w:tcW w:w="3403" w:type="dxa"/>
                </w:tcPr>
                <w:p w14:paraId="11C0F2B0" w14:textId="37C252C4" w:rsidR="004C1B0E" w:rsidRDefault="004C1B0E" w:rsidP="004C1B0E">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4C1B0E" w14:paraId="2F604D4A" w14:textId="77777777" w:rsidTr="004C1B0E">
              <w:tc>
                <w:tcPr>
                  <w:tcW w:w="1578" w:type="dxa"/>
                </w:tcPr>
                <w:p w14:paraId="4ECCFDF7" w14:textId="77777777" w:rsidR="004C1B0E" w:rsidRDefault="004C1B0E" w:rsidP="004C1B0E">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37FAA9A7" w14:textId="77777777" w:rsidR="004C1B0E" w:rsidRDefault="004C1B0E" w:rsidP="004C1B0E">
                  <w:pPr>
                    <w:pStyle w:val="LAAufz1"/>
                    <w:numPr>
                      <w:ilvl w:val="0"/>
                      <w:numId w:val="0"/>
                    </w:numPr>
                  </w:pPr>
                </w:p>
              </w:tc>
              <w:tc>
                <w:tcPr>
                  <w:tcW w:w="3403" w:type="dxa"/>
                </w:tcPr>
                <w:p w14:paraId="264B3C98" w14:textId="54307B67" w:rsidR="004C1B0E" w:rsidRDefault="004C1B0E" w:rsidP="004C1B0E">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4C1B0E" w14:paraId="393B3EEC" w14:textId="77777777" w:rsidTr="004C1B0E">
              <w:tc>
                <w:tcPr>
                  <w:tcW w:w="1578" w:type="dxa"/>
                </w:tcPr>
                <w:p w14:paraId="166FD3D5" w14:textId="77777777" w:rsidR="004C1B0E" w:rsidRDefault="004C1B0E" w:rsidP="004C1B0E">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1C81E0F5" w14:textId="77777777" w:rsidR="004C1B0E" w:rsidRDefault="004C1B0E" w:rsidP="004C1B0E">
                  <w:pPr>
                    <w:pStyle w:val="LAAufz1"/>
                    <w:numPr>
                      <w:ilvl w:val="0"/>
                      <w:numId w:val="0"/>
                    </w:numPr>
                  </w:pPr>
                </w:p>
              </w:tc>
              <w:tc>
                <w:tcPr>
                  <w:tcW w:w="3403" w:type="dxa"/>
                </w:tcPr>
                <w:p w14:paraId="3D9FDF03" w14:textId="73A3E817" w:rsidR="004C1B0E" w:rsidRDefault="004C1B0E" w:rsidP="004C1B0E">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bl>
          <w:p w14:paraId="4845A302" w14:textId="77777777" w:rsidR="004C1B0E" w:rsidRDefault="004C1B0E" w:rsidP="003C0F67">
            <w:pPr>
              <w:pStyle w:val="LAText"/>
              <w:spacing w:before="0"/>
              <w:ind w:left="459" w:hanging="459"/>
              <w:rPr>
                <w:szCs w:val="21"/>
              </w:rPr>
            </w:pPr>
          </w:p>
          <w:p w14:paraId="19F43D8C" w14:textId="588A2754" w:rsidR="00D44CA9" w:rsidRPr="00D44CA9" w:rsidRDefault="00D44CA9" w:rsidP="00D44CA9">
            <w:pPr>
              <w:pStyle w:val="LAText"/>
              <w:spacing w:before="0"/>
              <w:ind w:left="27" w:hanging="27"/>
              <w:rPr>
                <w:i/>
                <w:szCs w:val="21"/>
              </w:rPr>
            </w:pPr>
            <w:r w:rsidRPr="00D44CA9">
              <w:rPr>
                <w:i/>
                <w:szCs w:val="21"/>
              </w:rPr>
              <w:t xml:space="preserve">Wird die Erfüllung der Mindestanforderung anhand der Angaben des Bieters nicht nachgewiesen, kann die Referenz nicht berücksichtigt werden. </w:t>
            </w:r>
          </w:p>
          <w:p w14:paraId="0F37537A" w14:textId="77777777" w:rsidR="00D44CA9" w:rsidRDefault="00D44CA9" w:rsidP="00D44CA9">
            <w:pPr>
              <w:pStyle w:val="LAText"/>
              <w:spacing w:before="0"/>
              <w:ind w:left="27" w:hanging="27"/>
              <w:rPr>
                <w:szCs w:val="21"/>
              </w:rPr>
            </w:pPr>
          </w:p>
          <w:p w14:paraId="33F36902" w14:textId="720BC306" w:rsidR="003C0F67" w:rsidRPr="009014DC" w:rsidRDefault="00D415A4" w:rsidP="003C0F67">
            <w:pPr>
              <w:pStyle w:val="LAText"/>
              <w:spacing w:before="0"/>
              <w:ind w:left="459" w:hanging="459"/>
              <w:rPr>
                <w:szCs w:val="21"/>
                <w:highlight w:val="yellow"/>
              </w:rPr>
            </w:pPr>
            <w:sdt>
              <w:sdtPr>
                <w:rPr>
                  <w:szCs w:val="21"/>
                </w:rPr>
                <w:id w:val="4874139"/>
                <w14:checkbox>
                  <w14:checked w14:val="0"/>
                  <w14:checkedState w14:val="2612" w14:font="MS Gothic"/>
                  <w14:uncheckedState w14:val="2610" w14:font="MS Gothic"/>
                </w14:checkbox>
              </w:sdtPr>
              <w:sdtEndPr/>
              <w:sdtContent>
                <w:r w:rsidR="003C0F67" w:rsidRPr="00356937">
                  <w:rPr>
                    <w:rFonts w:ascii="Segoe UI Symbol" w:hAnsi="Segoe UI Symbol" w:cs="Segoe UI Symbol"/>
                    <w:szCs w:val="21"/>
                  </w:rPr>
                  <w:t>☐</w:t>
                </w:r>
              </w:sdtContent>
            </w:sdt>
            <w:r w:rsidR="003C0F67" w:rsidRPr="00356937">
              <w:rPr>
                <w:szCs w:val="21"/>
              </w:rPr>
              <w:tab/>
              <w:t>nein (</w:t>
            </w:r>
            <w:r w:rsidR="003C0F67" w:rsidRPr="00356937">
              <w:rPr>
                <w:i/>
                <w:szCs w:val="21"/>
              </w:rPr>
              <w:t>in diesem Fall kann die Referenz nicht berücksichtigt werden</w:t>
            </w:r>
            <w:r w:rsidR="003C0F67" w:rsidRPr="00356937">
              <w:rPr>
                <w:szCs w:val="21"/>
              </w:rPr>
              <w:t>)</w:t>
            </w:r>
          </w:p>
        </w:tc>
      </w:tr>
    </w:tbl>
    <w:p w14:paraId="652D4817" w14:textId="65F07595" w:rsidR="001C4D58" w:rsidRDefault="001C4D58" w:rsidP="006734FE">
      <w:pPr>
        <w:pStyle w:val="LAText"/>
      </w:pPr>
    </w:p>
    <w:p w14:paraId="54DBC73E" w14:textId="77777777" w:rsidR="001C4D58" w:rsidRDefault="001C4D58">
      <w:pPr>
        <w:spacing w:after="160" w:line="259" w:lineRule="auto"/>
      </w:pPr>
      <w:r>
        <w:br w:type="page"/>
      </w:r>
    </w:p>
    <w:p w14:paraId="09B1FA5F" w14:textId="0D694D35" w:rsidR="00536F10" w:rsidRDefault="001C4D58" w:rsidP="00536F10">
      <w:pPr>
        <w:pStyle w:val="LAEbene2"/>
      </w:pPr>
      <w:r w:rsidRPr="006734FE">
        <w:lastRenderedPageBreak/>
        <w:fldChar w:fldCharType="begin"/>
      </w:r>
      <w:r w:rsidRPr="006734FE">
        <w:instrText>LL_ID:aSFDnaeikwtMx8bih</w:instrText>
      </w:r>
      <w:r w:rsidRPr="006734FE">
        <w:fldChar w:fldCharType="separate"/>
      </w:r>
      <w:r w:rsidRPr="006734FE">
        <w:fldChar w:fldCharType="end"/>
      </w:r>
      <w:r>
        <w:t xml:space="preserve">Referenz </w:t>
      </w:r>
      <w:r w:rsidRPr="006734FE">
        <w:t xml:space="preserve">Nr. </w:t>
      </w:r>
      <w:r>
        <w:t>2</w:t>
      </w:r>
      <w:r w:rsidRPr="006734FE">
        <w:t xml:space="preserve"> (Es müssen mindestens </w:t>
      </w:r>
      <w:r w:rsidR="00E27D7C">
        <w:t>zwei</w:t>
      </w:r>
      <w:r w:rsidRPr="006734FE">
        <w:t xml:space="preserve"> (</w:t>
      </w:r>
      <w:r w:rsidR="00E27D7C">
        <w:t>2</w:t>
      </w:r>
      <w:r w:rsidRPr="006734FE">
        <w:t>) Referenzen eingereicht werden!)</w:t>
      </w:r>
    </w:p>
    <w:p w14:paraId="56137AAF" w14:textId="77777777" w:rsidR="00536F10" w:rsidRPr="00536F10" w:rsidRDefault="00536F10" w:rsidP="00536F10">
      <w:pPr>
        <w:pStyle w:val="LAText1"/>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8"/>
        <w:gridCol w:w="5238"/>
      </w:tblGrid>
      <w:tr w:rsidR="00536F10" w:rsidRPr="009014DC" w14:paraId="7D2388CD" w14:textId="77777777" w:rsidTr="00A14DD2">
        <w:tc>
          <w:tcPr>
            <w:tcW w:w="5000" w:type="pct"/>
            <w:gridSpan w:val="2"/>
            <w:shd w:val="clear" w:color="auto" w:fill="D9D9D9" w:themeFill="background1" w:themeFillShade="D9"/>
          </w:tcPr>
          <w:p w14:paraId="0BDECB22" w14:textId="07AAE1F3" w:rsidR="00536F10" w:rsidRPr="009014DC" w:rsidRDefault="00536F10" w:rsidP="00A14DD2">
            <w:pPr>
              <w:pStyle w:val="LAText"/>
              <w:rPr>
                <w:b/>
                <w:szCs w:val="21"/>
              </w:rPr>
            </w:pPr>
            <w:r w:rsidRPr="009014DC">
              <w:rPr>
                <w:b/>
                <w:szCs w:val="21"/>
              </w:rPr>
              <w:t xml:space="preserve">Referenz Nr. </w:t>
            </w:r>
            <w:r>
              <w:rPr>
                <w:b/>
                <w:szCs w:val="21"/>
              </w:rPr>
              <w:t>2</w:t>
            </w:r>
          </w:p>
        </w:tc>
      </w:tr>
      <w:tr w:rsidR="00536F10" w:rsidRPr="009014DC" w14:paraId="1006FC24" w14:textId="77777777" w:rsidTr="00A14DD2">
        <w:tc>
          <w:tcPr>
            <w:tcW w:w="2111" w:type="pct"/>
            <w:tcBorders>
              <w:top w:val="single" w:sz="2" w:space="0" w:color="auto"/>
              <w:left w:val="single" w:sz="2" w:space="0" w:color="auto"/>
              <w:bottom w:val="single" w:sz="2" w:space="0" w:color="auto"/>
              <w:right w:val="single" w:sz="4" w:space="0" w:color="auto"/>
            </w:tcBorders>
            <w:shd w:val="clear" w:color="auto" w:fill="F2F2F2" w:themeFill="background1" w:themeFillShade="F2"/>
            <w:vAlign w:val="center"/>
            <w:hideMark/>
          </w:tcPr>
          <w:p w14:paraId="57441C2E" w14:textId="77777777" w:rsidR="00536F10" w:rsidRPr="009014DC" w:rsidRDefault="00536F10" w:rsidP="00A14DD2">
            <w:pPr>
              <w:pStyle w:val="LAText"/>
              <w:rPr>
                <w:b/>
                <w:szCs w:val="21"/>
              </w:rPr>
            </w:pPr>
            <w:r w:rsidRPr="009014DC">
              <w:rPr>
                <w:szCs w:val="21"/>
              </w:rPr>
              <w:t>Bei Bietergemeinschaften: Name des Mitglieds, das die Referenz erbracht hat:</w:t>
            </w:r>
          </w:p>
        </w:tc>
        <w:tc>
          <w:tcPr>
            <w:tcW w:w="2889" w:type="pct"/>
            <w:tcBorders>
              <w:top w:val="single" w:sz="2" w:space="0" w:color="auto"/>
              <w:left w:val="single" w:sz="2" w:space="0" w:color="auto"/>
              <w:bottom w:val="single" w:sz="2" w:space="0" w:color="auto"/>
              <w:right w:val="single" w:sz="4" w:space="0" w:color="auto"/>
            </w:tcBorders>
            <w:shd w:val="clear" w:color="auto" w:fill="F2F2F2" w:themeFill="background1" w:themeFillShade="F2"/>
            <w:vAlign w:val="center"/>
            <w:hideMark/>
          </w:tcPr>
          <w:p w14:paraId="6AF9E65A" w14:textId="77777777" w:rsidR="00536F10" w:rsidRPr="009014DC" w:rsidRDefault="00536F10" w:rsidP="00A14DD2">
            <w:pPr>
              <w:spacing w:line="312" w:lineRule="auto"/>
              <w:rPr>
                <w:b/>
                <w:szCs w:val="21"/>
              </w:rPr>
            </w:pPr>
            <w:r w:rsidRPr="009014DC">
              <w:rPr>
                <w:i/>
                <w:szCs w:val="21"/>
              </w:rPr>
              <w:fldChar w:fldCharType="begin">
                <w:ffData>
                  <w:name w:val=""/>
                  <w:enabled/>
                  <w:calcOnExit/>
                  <w:textInput>
                    <w:default w:val="Name des Mitglieds der Bietergemeinschaft, das die Referenz erbracht ha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Name des Mitglieds der Bietergemeinschaft, das die Referenz erbracht hat</w:t>
            </w:r>
            <w:r w:rsidRPr="009014DC">
              <w:rPr>
                <w:i/>
                <w:szCs w:val="21"/>
              </w:rPr>
              <w:fldChar w:fldCharType="end"/>
            </w:r>
          </w:p>
        </w:tc>
      </w:tr>
      <w:tr w:rsidR="00536F10" w:rsidRPr="009014DC" w14:paraId="4749407F" w14:textId="77777777" w:rsidTr="00A14DD2">
        <w:trPr>
          <w:trHeight w:val="881"/>
        </w:trPr>
        <w:tc>
          <w:tcPr>
            <w:tcW w:w="2111" w:type="pct"/>
            <w:shd w:val="clear" w:color="auto" w:fill="F2F2F2" w:themeFill="background1" w:themeFillShade="F2"/>
          </w:tcPr>
          <w:p w14:paraId="7703A4DA" w14:textId="77777777" w:rsidR="00536F10" w:rsidRPr="009014DC" w:rsidRDefault="00536F10" w:rsidP="00A14DD2">
            <w:pPr>
              <w:pStyle w:val="LAText"/>
              <w:rPr>
                <w:szCs w:val="21"/>
              </w:rPr>
            </w:pPr>
            <w:r w:rsidRPr="009014DC">
              <w:rPr>
                <w:szCs w:val="21"/>
              </w:rPr>
              <w:t>Rolle des Referenznehmers in der Referenz:</w:t>
            </w:r>
          </w:p>
        </w:tc>
        <w:tc>
          <w:tcPr>
            <w:tcW w:w="2889" w:type="pct"/>
            <w:shd w:val="clear" w:color="auto" w:fill="F2F2F2" w:themeFill="background1" w:themeFillShade="F2"/>
          </w:tcPr>
          <w:p w14:paraId="61D82CBD" w14:textId="77777777" w:rsidR="00536F10" w:rsidRPr="009014DC" w:rsidRDefault="00536F10" w:rsidP="00A14DD2">
            <w:pPr>
              <w:spacing w:line="312" w:lineRule="auto"/>
              <w:rPr>
                <w:szCs w:val="21"/>
              </w:rPr>
            </w:pPr>
            <w:sdt>
              <w:sdtPr>
                <w:rPr>
                  <w:szCs w:val="21"/>
                </w:rPr>
                <w:id w:val="-551314066"/>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 xml:space="preserve"> Auftragnehmer</w:t>
            </w:r>
          </w:p>
          <w:p w14:paraId="3D393E14" w14:textId="77777777" w:rsidR="00536F10" w:rsidRPr="009014DC" w:rsidRDefault="00536F10" w:rsidP="00A14DD2">
            <w:pPr>
              <w:spacing w:line="312" w:lineRule="auto"/>
              <w:rPr>
                <w:szCs w:val="21"/>
              </w:rPr>
            </w:pPr>
            <w:sdt>
              <w:sdtPr>
                <w:rPr>
                  <w:szCs w:val="21"/>
                </w:rPr>
                <w:id w:val="-495271319"/>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Mitglied einer Bietergemeinschaft </w:t>
            </w:r>
          </w:p>
          <w:p w14:paraId="580F62ED" w14:textId="77777777" w:rsidR="00536F10" w:rsidRPr="009014DC" w:rsidRDefault="00536F10" w:rsidP="00A14DD2">
            <w:pPr>
              <w:spacing w:line="312" w:lineRule="auto"/>
              <w:rPr>
                <w:szCs w:val="21"/>
              </w:rPr>
            </w:pPr>
            <w:sdt>
              <w:sdtPr>
                <w:rPr>
                  <w:szCs w:val="21"/>
                </w:rPr>
                <w:id w:val="-1807151326"/>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Unterauftragnehmer </w:t>
            </w:r>
          </w:p>
          <w:p w14:paraId="6152F9E2" w14:textId="77777777" w:rsidR="00536F10" w:rsidRPr="009014DC" w:rsidRDefault="00536F10" w:rsidP="00A14DD2">
            <w:pPr>
              <w:pStyle w:val="LAText"/>
              <w:spacing w:before="0"/>
              <w:rPr>
                <w:szCs w:val="21"/>
              </w:rPr>
            </w:pPr>
            <w:sdt>
              <w:sdtPr>
                <w:rPr>
                  <w:szCs w:val="21"/>
                </w:rPr>
                <w:id w:val="-965041913"/>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Sonstiges (Angabe der Rolle des Referenznehmers: </w:t>
            </w:r>
            <w:r w:rsidRPr="009014DC">
              <w:rPr>
                <w:i/>
                <w:noProof/>
                <w:szCs w:val="21"/>
              </w:rPr>
              <w:fldChar w:fldCharType="begin">
                <w:ffData>
                  <w:name w:val=""/>
                  <w:enabled/>
                  <w:calcOnExit/>
                  <w:textInput>
                    <w:default w:val="Rolle des Referenznehmers"/>
                  </w:textInput>
                </w:ffData>
              </w:fldChar>
            </w:r>
            <w:r w:rsidRPr="009014DC">
              <w:rPr>
                <w:i/>
                <w:noProof/>
                <w:szCs w:val="21"/>
              </w:rPr>
              <w:instrText xml:space="preserve"> FORMTEXT </w:instrText>
            </w:r>
            <w:r w:rsidRPr="009014DC">
              <w:rPr>
                <w:i/>
                <w:noProof/>
                <w:szCs w:val="21"/>
              </w:rPr>
            </w:r>
            <w:r w:rsidRPr="009014DC">
              <w:rPr>
                <w:i/>
                <w:noProof/>
                <w:szCs w:val="21"/>
              </w:rPr>
              <w:fldChar w:fldCharType="separate"/>
            </w:r>
            <w:r w:rsidRPr="009014DC">
              <w:rPr>
                <w:i/>
                <w:noProof/>
                <w:szCs w:val="21"/>
              </w:rPr>
              <w:t>Rolle des Referenznehmers</w:t>
            </w:r>
            <w:r w:rsidRPr="009014DC">
              <w:rPr>
                <w:i/>
                <w:noProof/>
                <w:szCs w:val="21"/>
              </w:rPr>
              <w:fldChar w:fldCharType="end"/>
            </w:r>
            <w:r w:rsidRPr="009014DC">
              <w:rPr>
                <w:i/>
                <w:noProof/>
                <w:szCs w:val="21"/>
              </w:rPr>
              <w:t>)</w:t>
            </w:r>
          </w:p>
        </w:tc>
      </w:tr>
      <w:tr w:rsidR="00536F10" w:rsidRPr="009014DC" w14:paraId="262EA292" w14:textId="77777777" w:rsidTr="00A14DD2">
        <w:trPr>
          <w:trHeight w:val="881"/>
        </w:trPr>
        <w:tc>
          <w:tcPr>
            <w:tcW w:w="2111" w:type="pct"/>
            <w:shd w:val="clear" w:color="auto" w:fill="F2F2F2" w:themeFill="background1" w:themeFillShade="F2"/>
          </w:tcPr>
          <w:p w14:paraId="603C2978" w14:textId="77777777" w:rsidR="00536F10" w:rsidRPr="009014DC" w:rsidRDefault="00536F10" w:rsidP="00A14DD2">
            <w:pPr>
              <w:pStyle w:val="LAText"/>
              <w:rPr>
                <w:szCs w:val="21"/>
              </w:rPr>
            </w:pPr>
            <w:r w:rsidRPr="009014DC">
              <w:rPr>
                <w:szCs w:val="21"/>
              </w:rPr>
              <w:t>Beschreibung de</w:t>
            </w:r>
            <w:r>
              <w:rPr>
                <w:szCs w:val="21"/>
              </w:rPr>
              <w:t>r</w:t>
            </w:r>
            <w:r w:rsidRPr="009014DC">
              <w:rPr>
                <w:szCs w:val="21"/>
              </w:rPr>
              <w:t xml:space="preserve"> Referenz:</w:t>
            </w:r>
          </w:p>
        </w:tc>
        <w:tc>
          <w:tcPr>
            <w:tcW w:w="2889" w:type="pct"/>
            <w:shd w:val="clear" w:color="auto" w:fill="F2F2F2" w:themeFill="background1" w:themeFillShade="F2"/>
          </w:tcPr>
          <w:p w14:paraId="7F0FB88E" w14:textId="77777777" w:rsidR="00536F10" w:rsidRPr="009014DC" w:rsidRDefault="00536F10" w:rsidP="00A14DD2">
            <w:pPr>
              <w:spacing w:before="240" w:line="312" w:lineRule="auto"/>
              <w:rPr>
                <w:i/>
                <w:szCs w:val="21"/>
              </w:rPr>
            </w:pPr>
            <w:r>
              <w:rPr>
                <w:i/>
                <w:szCs w:val="21"/>
              </w:rPr>
              <w:fldChar w:fldCharType="begin">
                <w:ffData>
                  <w:name w:val=""/>
                  <w:enabled/>
                  <w:calcOnExit/>
                  <w:textInput>
                    <w:default w:val="Beschreibung der Referenz"/>
                  </w:textInput>
                </w:ffData>
              </w:fldChar>
            </w:r>
            <w:r>
              <w:rPr>
                <w:i/>
                <w:szCs w:val="21"/>
              </w:rPr>
              <w:instrText xml:space="preserve"> FORMTEXT </w:instrText>
            </w:r>
            <w:r>
              <w:rPr>
                <w:i/>
                <w:szCs w:val="21"/>
              </w:rPr>
            </w:r>
            <w:r>
              <w:rPr>
                <w:i/>
                <w:szCs w:val="21"/>
              </w:rPr>
              <w:fldChar w:fldCharType="separate"/>
            </w:r>
            <w:r>
              <w:rPr>
                <w:i/>
                <w:noProof/>
                <w:szCs w:val="21"/>
              </w:rPr>
              <w:t>Beschreibung der Referenz</w:t>
            </w:r>
            <w:r>
              <w:rPr>
                <w:i/>
                <w:szCs w:val="21"/>
              </w:rPr>
              <w:fldChar w:fldCharType="end"/>
            </w:r>
          </w:p>
          <w:p w14:paraId="1928293B" w14:textId="77777777" w:rsidR="00536F10" w:rsidRPr="009014DC" w:rsidRDefault="00536F10" w:rsidP="00A14DD2">
            <w:pPr>
              <w:spacing w:line="312" w:lineRule="auto"/>
              <w:rPr>
                <w:i/>
                <w:szCs w:val="21"/>
              </w:rPr>
            </w:pPr>
          </w:p>
          <w:p w14:paraId="34C289D6" w14:textId="77777777" w:rsidR="00536F10" w:rsidRPr="009014DC" w:rsidRDefault="00536F10" w:rsidP="00A14DD2">
            <w:pPr>
              <w:pStyle w:val="LAText"/>
              <w:rPr>
                <w:i/>
                <w:szCs w:val="21"/>
              </w:rPr>
            </w:pPr>
          </w:p>
        </w:tc>
      </w:tr>
      <w:tr w:rsidR="00536F10" w:rsidRPr="009014DC" w14:paraId="2D1B8098" w14:textId="77777777" w:rsidTr="00A14DD2">
        <w:trPr>
          <w:trHeight w:val="690"/>
        </w:trPr>
        <w:tc>
          <w:tcPr>
            <w:tcW w:w="2111" w:type="pct"/>
            <w:shd w:val="clear" w:color="auto" w:fill="F2F2F2" w:themeFill="background1" w:themeFillShade="F2"/>
          </w:tcPr>
          <w:p w14:paraId="661F8DFC" w14:textId="77777777" w:rsidR="00536F10" w:rsidRPr="009014DC" w:rsidRDefault="00536F10" w:rsidP="00A14DD2">
            <w:pPr>
              <w:pStyle w:val="LAText"/>
              <w:rPr>
                <w:szCs w:val="21"/>
              </w:rPr>
            </w:pPr>
            <w:r w:rsidRPr="009014DC">
              <w:rPr>
                <w:szCs w:val="21"/>
              </w:rPr>
              <w:t>Auftragswert in EUR netto:</w:t>
            </w:r>
          </w:p>
        </w:tc>
        <w:tc>
          <w:tcPr>
            <w:tcW w:w="2889" w:type="pct"/>
            <w:shd w:val="clear" w:color="auto" w:fill="F2F2F2" w:themeFill="background1" w:themeFillShade="F2"/>
          </w:tcPr>
          <w:p w14:paraId="6396D94E" w14:textId="77777777" w:rsidR="00536F10" w:rsidRPr="009014DC" w:rsidRDefault="00536F10" w:rsidP="00A14DD2">
            <w:pPr>
              <w:pStyle w:val="LAText"/>
              <w:rPr>
                <w:i/>
                <w:szCs w:val="21"/>
              </w:rPr>
            </w:pPr>
            <w:r w:rsidRPr="009014DC">
              <w:rPr>
                <w:i/>
                <w:szCs w:val="21"/>
              </w:rPr>
              <w:fldChar w:fldCharType="begin">
                <w:ffData>
                  <w:name w:val=""/>
                  <w:enabled/>
                  <w:calcOnExit/>
                  <w:textInput>
                    <w:default w:val="Wert des Auftrag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Wert des Auftrags</w:t>
            </w:r>
            <w:r w:rsidRPr="009014DC">
              <w:rPr>
                <w:i/>
                <w:szCs w:val="21"/>
              </w:rPr>
              <w:fldChar w:fldCharType="end"/>
            </w:r>
            <w:r w:rsidRPr="009014DC">
              <w:rPr>
                <w:i/>
                <w:szCs w:val="21"/>
              </w:rPr>
              <w:t xml:space="preserve"> EUR netto</w:t>
            </w:r>
          </w:p>
        </w:tc>
      </w:tr>
      <w:tr w:rsidR="00536F10" w:rsidRPr="009014DC" w14:paraId="795C6DAD" w14:textId="77777777" w:rsidTr="00A14DD2">
        <w:trPr>
          <w:trHeight w:val="690"/>
        </w:trPr>
        <w:tc>
          <w:tcPr>
            <w:tcW w:w="2111" w:type="pct"/>
            <w:shd w:val="clear" w:color="auto" w:fill="F2F2F2" w:themeFill="background1" w:themeFillShade="F2"/>
          </w:tcPr>
          <w:p w14:paraId="13211958" w14:textId="77777777" w:rsidR="00536F10" w:rsidRPr="009014DC" w:rsidRDefault="00536F10" w:rsidP="00A14DD2">
            <w:pPr>
              <w:pStyle w:val="LAText"/>
              <w:rPr>
                <w:szCs w:val="21"/>
              </w:rPr>
            </w:pPr>
            <w:r w:rsidRPr="009014DC">
              <w:rPr>
                <w:szCs w:val="21"/>
              </w:rPr>
              <w:t xml:space="preserve">Erbringungszeitraum (Zeitraum der Leistungserbringung); sofern die Referenz zum Zeitpunkt der Einreichung des Angebots noch nicht beendet ist, ist in der Zeile </w:t>
            </w:r>
            <w:r w:rsidRPr="009014DC">
              <w:rPr>
                <w:i/>
                <w:iCs/>
                <w:szCs w:val="21"/>
              </w:rPr>
              <w:t>„Ende: Monat / Jahr oder laufend“</w:t>
            </w:r>
            <w:r w:rsidRPr="009014DC">
              <w:rPr>
                <w:szCs w:val="21"/>
              </w:rPr>
              <w:t xml:space="preserve"> „laufend“ anzugeben:</w:t>
            </w:r>
          </w:p>
        </w:tc>
        <w:tc>
          <w:tcPr>
            <w:tcW w:w="2889" w:type="pct"/>
            <w:shd w:val="clear" w:color="auto" w:fill="F2F2F2" w:themeFill="background1" w:themeFillShade="F2"/>
          </w:tcPr>
          <w:p w14:paraId="77D5FB70" w14:textId="77777777" w:rsidR="00536F10" w:rsidRPr="009014DC" w:rsidRDefault="00536F10" w:rsidP="00A14DD2">
            <w:pPr>
              <w:pStyle w:val="LAText"/>
              <w:rPr>
                <w:i/>
                <w:szCs w:val="21"/>
              </w:rPr>
            </w:pPr>
            <w:r w:rsidRPr="009014DC">
              <w:rPr>
                <w:szCs w:val="21"/>
              </w:rPr>
              <w:t>Beginn:</w:t>
            </w:r>
            <w:r w:rsidRPr="009014DC">
              <w:rPr>
                <w:i/>
                <w:szCs w:val="21"/>
              </w:rPr>
              <w:t xml:space="preserve"> </w:t>
            </w:r>
            <w:r w:rsidRPr="009014DC">
              <w:rPr>
                <w:i/>
                <w:szCs w:val="21"/>
              </w:rPr>
              <w:fldChar w:fldCharType="begin">
                <w:ffData>
                  <w:name w:val=""/>
                  <w:enabled/>
                  <w:calcOnExit/>
                  <w:textInput>
                    <w:default w:val="Monat / Jahr "/>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xml:space="preserve">Monat / Jahr </w:t>
            </w:r>
            <w:r w:rsidRPr="009014DC">
              <w:rPr>
                <w:i/>
                <w:szCs w:val="21"/>
              </w:rPr>
              <w:fldChar w:fldCharType="end"/>
            </w:r>
          </w:p>
          <w:p w14:paraId="671BF9E9" w14:textId="77777777" w:rsidR="00536F10" w:rsidRPr="009014DC" w:rsidRDefault="00536F10" w:rsidP="00A14DD2">
            <w:pPr>
              <w:pStyle w:val="LAText"/>
              <w:rPr>
                <w:szCs w:val="21"/>
              </w:rPr>
            </w:pPr>
            <w:r w:rsidRPr="009014DC">
              <w:rPr>
                <w:iCs/>
                <w:szCs w:val="21"/>
              </w:rPr>
              <w:t>Ende:</w:t>
            </w:r>
            <w:r w:rsidRPr="009014DC">
              <w:rPr>
                <w:i/>
                <w:szCs w:val="21"/>
              </w:rPr>
              <w:t xml:space="preserve"> </w:t>
            </w:r>
            <w:r w:rsidRPr="009014DC">
              <w:rPr>
                <w:i/>
                <w:szCs w:val="21"/>
              </w:rPr>
              <w:fldChar w:fldCharType="begin">
                <w:ffData>
                  <w:name w:val=""/>
                  <w:enabled/>
                  <w:calcOnExit/>
                  <w:textInput>
                    <w:default w:val="Monat / Jahr oder laufend"/>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Monat / Jahr oder laufend</w:t>
            </w:r>
            <w:r w:rsidRPr="009014DC">
              <w:rPr>
                <w:i/>
                <w:szCs w:val="21"/>
              </w:rPr>
              <w:fldChar w:fldCharType="end"/>
            </w:r>
          </w:p>
          <w:p w14:paraId="374F5429" w14:textId="77777777" w:rsidR="00536F10" w:rsidRPr="009014DC" w:rsidRDefault="00536F10" w:rsidP="00A14DD2">
            <w:pPr>
              <w:pStyle w:val="LAText"/>
              <w:rPr>
                <w:i/>
                <w:szCs w:val="21"/>
              </w:rPr>
            </w:pPr>
          </w:p>
        </w:tc>
      </w:tr>
      <w:tr w:rsidR="00536F10" w:rsidRPr="009014DC" w14:paraId="4AD7EC9E" w14:textId="77777777" w:rsidTr="00A14DD2">
        <w:trPr>
          <w:trHeight w:val="690"/>
        </w:trPr>
        <w:tc>
          <w:tcPr>
            <w:tcW w:w="2111" w:type="pct"/>
            <w:shd w:val="clear" w:color="auto" w:fill="F2F2F2" w:themeFill="background1" w:themeFillShade="F2"/>
          </w:tcPr>
          <w:p w14:paraId="69E87C4F" w14:textId="77777777" w:rsidR="00536F10" w:rsidRPr="009014DC" w:rsidRDefault="00536F10" w:rsidP="00A14DD2">
            <w:pPr>
              <w:pStyle w:val="LAText"/>
              <w:rPr>
                <w:szCs w:val="21"/>
              </w:rPr>
            </w:pPr>
            <w:r w:rsidRPr="009014DC">
              <w:rPr>
                <w:szCs w:val="21"/>
              </w:rPr>
              <w:t>Name des Auftraggebers, Straße, PLZ</w:t>
            </w:r>
            <w:r>
              <w:rPr>
                <w:szCs w:val="21"/>
              </w:rPr>
              <w:t xml:space="preserve"> und </w:t>
            </w:r>
            <w:r w:rsidRPr="009014DC">
              <w:rPr>
                <w:szCs w:val="21"/>
              </w:rPr>
              <w:t>Ort:</w:t>
            </w:r>
          </w:p>
        </w:tc>
        <w:tc>
          <w:tcPr>
            <w:tcW w:w="2889" w:type="pct"/>
            <w:shd w:val="clear" w:color="auto" w:fill="F2F2F2" w:themeFill="background1" w:themeFillShade="F2"/>
          </w:tcPr>
          <w:p w14:paraId="16F5C349" w14:textId="77777777" w:rsidR="00536F10" w:rsidRPr="009014DC" w:rsidRDefault="00536F10" w:rsidP="00A14DD2">
            <w:pPr>
              <w:pStyle w:val="LAText"/>
              <w:rPr>
                <w:i/>
                <w:szCs w:val="21"/>
              </w:rPr>
            </w:pPr>
            <w:r w:rsidRPr="009014DC">
              <w:rPr>
                <w:i/>
                <w:szCs w:val="21"/>
              </w:rPr>
              <w:fldChar w:fldCharType="begin">
                <w:ffData>
                  <w:name w:val=""/>
                  <w:enabled/>
                  <w:calcOnExit/>
                  <w:textInput>
                    <w:default w:val="Name des Auftraggeber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Name des Auftraggebers</w:t>
            </w:r>
            <w:r w:rsidRPr="009014DC">
              <w:rPr>
                <w:szCs w:val="21"/>
              </w:rPr>
              <w:fldChar w:fldCharType="end"/>
            </w:r>
          </w:p>
          <w:p w14:paraId="6D51802A" w14:textId="77777777" w:rsidR="00536F10" w:rsidRPr="009014DC" w:rsidRDefault="00536F10" w:rsidP="00A14DD2">
            <w:pPr>
              <w:pStyle w:val="LAText"/>
              <w:spacing w:before="0"/>
              <w:rPr>
                <w:i/>
                <w:szCs w:val="21"/>
              </w:rPr>
            </w:pPr>
            <w:r w:rsidRPr="009014DC">
              <w:rPr>
                <w:i/>
                <w:szCs w:val="21"/>
              </w:rPr>
              <w:fldChar w:fldCharType="begin">
                <w:ffData>
                  <w:name w:val="Text3"/>
                  <w:enabled/>
                  <w:calcOnExit/>
                  <w:textInput>
                    <w:default w:val="Straße, Hausnumme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Straße, Hausnummer</w:t>
            </w:r>
            <w:r w:rsidRPr="009014DC">
              <w:rPr>
                <w:szCs w:val="21"/>
              </w:rPr>
              <w:fldChar w:fldCharType="end"/>
            </w:r>
          </w:p>
          <w:p w14:paraId="6AAEB162" w14:textId="77777777" w:rsidR="00536F10" w:rsidRPr="009014DC" w:rsidRDefault="00536F10" w:rsidP="00A14DD2">
            <w:pPr>
              <w:pStyle w:val="LAText"/>
              <w:spacing w:before="0"/>
              <w:rPr>
                <w:i/>
                <w:szCs w:val="21"/>
              </w:rPr>
            </w:pPr>
            <w:r w:rsidRPr="009014DC">
              <w:rPr>
                <w:i/>
                <w:szCs w:val="21"/>
              </w:rPr>
              <w:fldChar w:fldCharType="begin">
                <w:ffData>
                  <w:name w:val="Text4"/>
                  <w:enabled/>
                  <w:calcOnExit/>
                  <w:textInput>
                    <w:default w:val="PLZ, Or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PLZ, Ort</w:t>
            </w:r>
            <w:r w:rsidRPr="009014DC">
              <w:rPr>
                <w:szCs w:val="21"/>
              </w:rPr>
              <w:fldChar w:fldCharType="end"/>
            </w:r>
          </w:p>
        </w:tc>
      </w:tr>
    </w:tbl>
    <w:p w14:paraId="589D5871" w14:textId="77777777" w:rsidR="00536F10" w:rsidRPr="006734FE" w:rsidRDefault="00536F10" w:rsidP="00536F10">
      <w:pPr>
        <w:pStyle w:val="LAText"/>
      </w:pPr>
      <w:r w:rsidRPr="006734FE">
        <w:br w:type="page"/>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545"/>
        <w:gridCol w:w="5521"/>
      </w:tblGrid>
      <w:tr w:rsidR="00536F10" w14:paraId="474C6FD3" w14:textId="77777777" w:rsidTr="00A14DD2">
        <w:tc>
          <w:tcPr>
            <w:tcW w:w="5000" w:type="pct"/>
            <w:gridSpan w:val="2"/>
            <w:shd w:val="clear" w:color="auto" w:fill="D9D9D9" w:themeFill="background1" w:themeFillShade="D9"/>
          </w:tcPr>
          <w:p w14:paraId="2756C83C" w14:textId="77777777" w:rsidR="00536F10" w:rsidRPr="00356937" w:rsidRDefault="00536F10" w:rsidP="00A14DD2">
            <w:pPr>
              <w:pStyle w:val="LAText"/>
              <w:ind w:left="459" w:hanging="459"/>
              <w:rPr>
                <w:b/>
                <w:szCs w:val="21"/>
                <w:highlight w:val="yellow"/>
              </w:rPr>
            </w:pPr>
            <w:r w:rsidRPr="00356937">
              <w:rPr>
                <w:b/>
                <w:szCs w:val="21"/>
              </w:rPr>
              <w:lastRenderedPageBreak/>
              <w:t>Angaben zur Geeignetheit der Referenz</w:t>
            </w:r>
          </w:p>
        </w:tc>
      </w:tr>
      <w:tr w:rsidR="00536F10" w:rsidRPr="009014DC" w14:paraId="347194EA" w14:textId="77777777" w:rsidTr="00A14DD2">
        <w:tc>
          <w:tcPr>
            <w:tcW w:w="1955" w:type="pct"/>
            <w:shd w:val="clear" w:color="auto" w:fill="F2F2F2" w:themeFill="background1" w:themeFillShade="F2"/>
          </w:tcPr>
          <w:p w14:paraId="5A6ADD2C" w14:textId="77777777" w:rsidR="00536F10" w:rsidRPr="009014DC" w:rsidRDefault="00536F10" w:rsidP="00A14DD2">
            <w:pPr>
              <w:pStyle w:val="LAText"/>
              <w:rPr>
                <w:szCs w:val="21"/>
              </w:rPr>
            </w:pPr>
            <w:r w:rsidRPr="006734FE">
              <w:t>Gegenstand der Referenz sind individuelle betreuende Maßnahmen aus dem Rechtskreis des SGB II für gesundheitlich</w:t>
            </w:r>
            <w:r>
              <w:t>, d.h. physisch oder psychisch</w:t>
            </w:r>
            <w:r w:rsidRPr="006734FE">
              <w:t xml:space="preserve"> beeinträchtigte bzw. eingeschränkte </w:t>
            </w:r>
            <w:r>
              <w:t>Leistungsberechtigte:</w:t>
            </w:r>
          </w:p>
        </w:tc>
        <w:tc>
          <w:tcPr>
            <w:tcW w:w="3045" w:type="pct"/>
            <w:shd w:val="clear" w:color="auto" w:fill="F2F2F2" w:themeFill="background1" w:themeFillShade="F2"/>
          </w:tcPr>
          <w:p w14:paraId="50B3D3EC" w14:textId="77777777" w:rsidR="00536F10" w:rsidRPr="00356937" w:rsidRDefault="00536F10" w:rsidP="00A14DD2">
            <w:pPr>
              <w:pStyle w:val="LAText"/>
              <w:ind w:left="459" w:hanging="459"/>
              <w:rPr>
                <w:szCs w:val="21"/>
              </w:rPr>
            </w:pPr>
            <w:sdt>
              <w:sdtPr>
                <w:rPr>
                  <w:szCs w:val="21"/>
                </w:rPr>
                <w:id w:val="-610657344"/>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ja</w:t>
            </w:r>
          </w:p>
          <w:p w14:paraId="1DD5F701" w14:textId="77777777" w:rsidR="00536F10" w:rsidRPr="009014DC" w:rsidRDefault="00536F10" w:rsidP="00A14DD2">
            <w:pPr>
              <w:pStyle w:val="LAText"/>
              <w:spacing w:before="0"/>
              <w:ind w:left="459" w:hanging="459"/>
              <w:rPr>
                <w:szCs w:val="21"/>
                <w:highlight w:val="yellow"/>
              </w:rPr>
            </w:pPr>
            <w:sdt>
              <w:sdtPr>
                <w:rPr>
                  <w:szCs w:val="21"/>
                </w:rPr>
                <w:id w:val="-713896142"/>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r w:rsidR="00536F10" w:rsidRPr="009014DC" w14:paraId="58F22A98" w14:textId="77777777" w:rsidTr="00A14DD2">
        <w:tc>
          <w:tcPr>
            <w:tcW w:w="1955" w:type="pct"/>
            <w:shd w:val="clear" w:color="auto" w:fill="F2F2F2" w:themeFill="background1" w:themeFillShade="F2"/>
          </w:tcPr>
          <w:p w14:paraId="046AADA7" w14:textId="77777777" w:rsidR="00536F10" w:rsidRPr="009014DC" w:rsidRDefault="00536F10" w:rsidP="00A14DD2">
            <w:pPr>
              <w:pStyle w:val="LAText"/>
              <w:rPr>
                <w:szCs w:val="21"/>
              </w:rPr>
            </w:pPr>
            <w:r w:rsidRPr="00356937">
              <w:rPr>
                <w:szCs w:val="21"/>
              </w:rPr>
              <w:t xml:space="preserve">In der Referenz </w:t>
            </w:r>
            <w:proofErr w:type="gramStart"/>
            <w:r w:rsidRPr="00356937">
              <w:rPr>
                <w:szCs w:val="21"/>
              </w:rPr>
              <w:t>wurden</w:t>
            </w:r>
            <w:proofErr w:type="gramEnd"/>
            <w:r w:rsidRPr="00356937">
              <w:rPr>
                <w:szCs w:val="21"/>
              </w:rPr>
              <w:t xml:space="preserve"> mindestens ein Arzt</w:t>
            </w:r>
            <w:r>
              <w:rPr>
                <w:szCs w:val="21"/>
              </w:rPr>
              <w:t xml:space="preserve"> oder</w:t>
            </w:r>
            <w:r w:rsidRPr="00356937">
              <w:rPr>
                <w:szCs w:val="21"/>
              </w:rPr>
              <w:t xml:space="preserve"> Psychologe </w:t>
            </w:r>
            <w:r w:rsidRPr="00B0364A">
              <w:rPr>
                <w:szCs w:val="21"/>
                <w:u w:val="single"/>
              </w:rPr>
              <w:t>und</w:t>
            </w:r>
            <w:r w:rsidRPr="00356937">
              <w:rPr>
                <w:szCs w:val="21"/>
              </w:rPr>
              <w:t xml:space="preserve"> ein Coach eingesetzt</w:t>
            </w:r>
            <w:r>
              <w:rPr>
                <w:szCs w:val="21"/>
              </w:rPr>
              <w:t>:</w:t>
            </w:r>
          </w:p>
        </w:tc>
        <w:tc>
          <w:tcPr>
            <w:tcW w:w="3045" w:type="pct"/>
            <w:shd w:val="clear" w:color="auto" w:fill="F2F2F2" w:themeFill="background1" w:themeFillShade="F2"/>
          </w:tcPr>
          <w:p w14:paraId="0B948E94" w14:textId="77777777" w:rsidR="00536F10" w:rsidRPr="009014DC" w:rsidRDefault="00536F10" w:rsidP="00A14DD2">
            <w:pPr>
              <w:pStyle w:val="LAText"/>
              <w:ind w:left="459" w:hanging="459"/>
              <w:rPr>
                <w:szCs w:val="21"/>
              </w:rPr>
            </w:pPr>
            <w:sdt>
              <w:sdtPr>
                <w:rPr>
                  <w:szCs w:val="21"/>
                </w:rPr>
                <w:id w:val="721570247"/>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5D2E6C00" w14:textId="77777777" w:rsidR="00536F10" w:rsidRPr="009014DC" w:rsidRDefault="00536F10" w:rsidP="00A14DD2">
            <w:pPr>
              <w:pStyle w:val="LAText"/>
              <w:spacing w:before="0"/>
              <w:ind w:left="459" w:hanging="459"/>
              <w:rPr>
                <w:szCs w:val="21"/>
              </w:rPr>
            </w:pPr>
            <w:sdt>
              <w:sdtPr>
                <w:rPr>
                  <w:szCs w:val="21"/>
                </w:rPr>
                <w:id w:val="-1460954320"/>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536F10" w:rsidRPr="009014DC" w14:paraId="1F2AAD70" w14:textId="77777777" w:rsidTr="00A14DD2">
        <w:tc>
          <w:tcPr>
            <w:tcW w:w="1955" w:type="pct"/>
            <w:shd w:val="clear" w:color="auto" w:fill="F2F2F2" w:themeFill="background1" w:themeFillShade="F2"/>
          </w:tcPr>
          <w:p w14:paraId="5D58E6F4" w14:textId="77777777" w:rsidR="00536F10" w:rsidRPr="009014DC" w:rsidRDefault="00536F10" w:rsidP="00A14DD2">
            <w:pPr>
              <w:pStyle w:val="LAText"/>
              <w:rPr>
                <w:szCs w:val="21"/>
              </w:rPr>
            </w:pPr>
            <w:r w:rsidRPr="00356937">
              <w:rPr>
                <w:szCs w:val="21"/>
              </w:rPr>
              <w:t>Die Maßnahme in der Referenz war darauf ausgerichtet, dass die Erwerbsfähigkeit der Leistungsberechtigten erhalten, verbessert oder wiederhergestellt wird.</w:t>
            </w:r>
          </w:p>
        </w:tc>
        <w:tc>
          <w:tcPr>
            <w:tcW w:w="3045" w:type="pct"/>
            <w:shd w:val="clear" w:color="auto" w:fill="F2F2F2" w:themeFill="background1" w:themeFillShade="F2"/>
          </w:tcPr>
          <w:p w14:paraId="36A10166" w14:textId="77777777" w:rsidR="00536F10" w:rsidRPr="009014DC" w:rsidRDefault="00536F10" w:rsidP="00A14DD2">
            <w:pPr>
              <w:pStyle w:val="LAText"/>
              <w:ind w:left="459" w:hanging="459"/>
              <w:rPr>
                <w:szCs w:val="21"/>
              </w:rPr>
            </w:pPr>
            <w:sdt>
              <w:sdtPr>
                <w:rPr>
                  <w:szCs w:val="21"/>
                </w:rPr>
                <w:id w:val="-482167135"/>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59BF68F7" w14:textId="77777777" w:rsidR="00536F10" w:rsidRPr="009014DC" w:rsidRDefault="00536F10" w:rsidP="00A14DD2">
            <w:pPr>
              <w:pStyle w:val="LAText"/>
              <w:spacing w:before="0"/>
              <w:ind w:left="459" w:hanging="459"/>
              <w:rPr>
                <w:i/>
                <w:szCs w:val="21"/>
              </w:rPr>
            </w:pPr>
            <w:sdt>
              <w:sdtPr>
                <w:rPr>
                  <w:szCs w:val="21"/>
                </w:rPr>
                <w:id w:val="-1797133178"/>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536F10" w:rsidRPr="009014DC" w14:paraId="1DFB8EA4" w14:textId="77777777" w:rsidTr="00A14DD2">
        <w:tc>
          <w:tcPr>
            <w:tcW w:w="1955" w:type="pct"/>
            <w:shd w:val="clear" w:color="auto" w:fill="F2F2F2" w:themeFill="background1" w:themeFillShade="F2"/>
          </w:tcPr>
          <w:p w14:paraId="434C7622" w14:textId="77777777" w:rsidR="00536F10" w:rsidRPr="00356937" w:rsidRDefault="00536F10" w:rsidP="00A14DD2">
            <w:pPr>
              <w:pStyle w:val="LAText"/>
              <w:rPr>
                <w:szCs w:val="21"/>
              </w:rPr>
            </w:pPr>
            <w:r w:rsidRPr="00356937">
              <w:rPr>
                <w:szCs w:val="21"/>
              </w:rPr>
              <w:t>Die Referenz wurde aus Sicht des Referenzauftraggebers vertragskonform erbracht</w:t>
            </w:r>
            <w:r>
              <w:rPr>
                <w:szCs w:val="21"/>
              </w:rPr>
              <w:t>:</w:t>
            </w:r>
          </w:p>
        </w:tc>
        <w:tc>
          <w:tcPr>
            <w:tcW w:w="3045" w:type="pct"/>
            <w:shd w:val="clear" w:color="auto" w:fill="F2F2F2" w:themeFill="background1" w:themeFillShade="F2"/>
          </w:tcPr>
          <w:p w14:paraId="675CC506" w14:textId="77777777" w:rsidR="00536F10" w:rsidRPr="009014DC" w:rsidRDefault="00536F10" w:rsidP="00A14DD2">
            <w:pPr>
              <w:pStyle w:val="LAText"/>
              <w:ind w:left="459" w:hanging="459"/>
              <w:rPr>
                <w:szCs w:val="21"/>
              </w:rPr>
            </w:pPr>
            <w:sdt>
              <w:sdtPr>
                <w:rPr>
                  <w:szCs w:val="21"/>
                </w:rPr>
                <w:id w:val="1084343900"/>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9014DC">
              <w:rPr>
                <w:szCs w:val="21"/>
              </w:rPr>
              <w:tab/>
              <w:t>ja</w:t>
            </w:r>
          </w:p>
          <w:p w14:paraId="6CFF6CBD" w14:textId="77777777" w:rsidR="00536F10" w:rsidRDefault="00536F10" w:rsidP="00A14DD2">
            <w:pPr>
              <w:pStyle w:val="LAText"/>
              <w:ind w:left="459" w:hanging="459"/>
              <w:rPr>
                <w:szCs w:val="21"/>
              </w:rPr>
            </w:pPr>
            <w:sdt>
              <w:sdtPr>
                <w:rPr>
                  <w:szCs w:val="21"/>
                </w:rPr>
                <w:id w:val="534693856"/>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536F10" w:rsidRPr="00356937" w14:paraId="35E0A3B9" w14:textId="77777777" w:rsidTr="00A14DD2">
        <w:tc>
          <w:tcPr>
            <w:tcW w:w="5000" w:type="pct"/>
            <w:gridSpan w:val="2"/>
            <w:shd w:val="clear" w:color="auto" w:fill="D9D9D9" w:themeFill="background1" w:themeFillShade="D9"/>
          </w:tcPr>
          <w:p w14:paraId="569BE658" w14:textId="77777777" w:rsidR="00536F10" w:rsidRPr="00356937" w:rsidRDefault="00536F10" w:rsidP="00A14DD2">
            <w:pPr>
              <w:pStyle w:val="LAText"/>
              <w:ind w:left="459" w:hanging="459"/>
              <w:rPr>
                <w:b/>
                <w:szCs w:val="21"/>
                <w:highlight w:val="yellow"/>
              </w:rPr>
            </w:pPr>
            <w:r>
              <w:rPr>
                <w:b/>
                <w:szCs w:val="21"/>
              </w:rPr>
              <w:t>Weitere Mindestanforderung</w:t>
            </w:r>
          </w:p>
        </w:tc>
      </w:tr>
      <w:tr w:rsidR="00536F10" w:rsidRPr="009014DC" w14:paraId="17F18DAD" w14:textId="77777777" w:rsidTr="00A14DD2">
        <w:tc>
          <w:tcPr>
            <w:tcW w:w="1955" w:type="pct"/>
            <w:shd w:val="clear" w:color="auto" w:fill="F2F2F2" w:themeFill="background1" w:themeFillShade="F2"/>
          </w:tcPr>
          <w:p w14:paraId="05F5BD50" w14:textId="77777777" w:rsidR="00536F10" w:rsidRDefault="00536F10" w:rsidP="00A14DD2">
            <w:pPr>
              <w:pStyle w:val="LAText1"/>
              <w:ind w:left="0"/>
            </w:pPr>
            <w:r>
              <w:t xml:space="preserve">Gleichzeitig, d.h. während des gesamten Leistungszeitraums der Referenz wurden mindestens 40 Teilnehmende parallel individuell betreut. </w:t>
            </w:r>
          </w:p>
          <w:p w14:paraId="3F6C5604" w14:textId="77777777" w:rsidR="00536F10" w:rsidRPr="00536F10" w:rsidRDefault="00536F10" w:rsidP="00A14DD2">
            <w:pPr>
              <w:pStyle w:val="LAText1"/>
              <w:ind w:left="0"/>
              <w:rPr>
                <w:i/>
              </w:rPr>
            </w:pPr>
            <w:r w:rsidRPr="00536F10">
              <w:rPr>
                <w:i/>
              </w:rPr>
              <w:t>Diese Anforderung kann der Bieter entweder durch die eingereichten geeigneten Referenzen zum SGB II erreichen. Der Bieter kann ergänzend jedoch auch Referenzen aus anderen Sozialgesetzbüchern heranziehen, sofern diese gleichzeitig zu der eingereichten geeigneten Referenz nach SGB II erbracht wurden und zumindest die nachfolgende Voraussetzung erfüllen:</w:t>
            </w:r>
          </w:p>
          <w:p w14:paraId="3A2CBAE2" w14:textId="77777777" w:rsidR="00536F10" w:rsidRPr="009014DC" w:rsidRDefault="00536F10" w:rsidP="00A14DD2">
            <w:pPr>
              <w:pStyle w:val="LAText"/>
              <w:rPr>
                <w:szCs w:val="21"/>
              </w:rPr>
            </w:pPr>
            <w:r w:rsidRPr="00536F10">
              <w:rPr>
                <w:i/>
              </w:rPr>
              <w:lastRenderedPageBreak/>
              <w:fldChar w:fldCharType="begin"/>
            </w:r>
            <w:r w:rsidRPr="00536F10">
              <w:rPr>
                <w:i/>
              </w:rPr>
              <w:instrText>LL_ID:hqgvg8mDWq6t47yRX</w:instrText>
            </w:r>
            <w:r w:rsidRPr="00536F10">
              <w:rPr>
                <w:i/>
              </w:rPr>
              <w:fldChar w:fldCharType="separate"/>
            </w:r>
            <w:r w:rsidRPr="00536F10">
              <w:rPr>
                <w:i/>
              </w:rPr>
              <w:fldChar w:fldCharType="end"/>
            </w:r>
            <w:r w:rsidRPr="00536F10">
              <w:rPr>
                <w:i/>
              </w:rPr>
              <w:t>Gegenstand der Referenz sind individuelle betreuende Maßnahmen für Leistungsberechtigte aus dem Rechtskreis der Sozialgesetzbücher. Individuell betreuende Maßnahmen sind solche Maßnahmen, die eine auf die individuelle Person und deren Situation zentrierte Betreuung vorsehen</w:t>
            </w:r>
            <w:r>
              <w:rPr>
                <w:i/>
              </w:rPr>
              <w:t>.</w:t>
            </w:r>
          </w:p>
        </w:tc>
        <w:tc>
          <w:tcPr>
            <w:tcW w:w="3045" w:type="pct"/>
            <w:shd w:val="clear" w:color="auto" w:fill="F2F2F2" w:themeFill="background1" w:themeFillShade="F2"/>
          </w:tcPr>
          <w:p w14:paraId="610A4B5D" w14:textId="77777777" w:rsidR="00536F10" w:rsidRDefault="00536F10" w:rsidP="00A14DD2">
            <w:pPr>
              <w:pStyle w:val="LAText"/>
              <w:ind w:left="459" w:hanging="459"/>
              <w:rPr>
                <w:szCs w:val="21"/>
              </w:rPr>
            </w:pPr>
            <w:sdt>
              <w:sdtPr>
                <w:rPr>
                  <w:szCs w:val="21"/>
                </w:rPr>
                <w:id w:val="884376308"/>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356937">
              <w:rPr>
                <w:szCs w:val="21"/>
              </w:rPr>
              <w:tab/>
              <w:t>ja</w:t>
            </w:r>
          </w:p>
          <w:p w14:paraId="62FA11C3" w14:textId="77777777" w:rsidR="00536F10" w:rsidRPr="00452B68" w:rsidRDefault="00536F10" w:rsidP="00A14DD2">
            <w:pPr>
              <w:pStyle w:val="LAText"/>
              <w:rPr>
                <w:i/>
                <w:szCs w:val="21"/>
              </w:rPr>
            </w:pPr>
            <w:r w:rsidRPr="00452B68">
              <w:rPr>
                <w:i/>
                <w:szCs w:val="21"/>
              </w:rPr>
              <w:t xml:space="preserve">Falls der Bieter „ja“ </w:t>
            </w:r>
            <w:r>
              <w:rPr>
                <w:i/>
                <w:szCs w:val="21"/>
              </w:rPr>
              <w:t>ankreuzt</w:t>
            </w:r>
            <w:r w:rsidRPr="00452B68">
              <w:rPr>
                <w:i/>
                <w:szCs w:val="21"/>
              </w:rPr>
              <w:t xml:space="preserve">, hat er </w:t>
            </w:r>
            <w:r>
              <w:rPr>
                <w:i/>
                <w:szCs w:val="21"/>
              </w:rPr>
              <w:t>die folgenden Angaben zu machen</w:t>
            </w:r>
            <w:r w:rsidRPr="00452B68">
              <w:rPr>
                <w:i/>
                <w:szCs w:val="21"/>
              </w:rPr>
              <w:t>:</w:t>
            </w:r>
          </w:p>
          <w:p w14:paraId="2E886405" w14:textId="77777777" w:rsidR="00536F10" w:rsidRDefault="00536F10" w:rsidP="00A14DD2">
            <w:pPr>
              <w:pStyle w:val="LAAufz1"/>
              <w:numPr>
                <w:ilvl w:val="0"/>
                <w:numId w:val="21"/>
              </w:numPr>
              <w:ind w:left="314" w:hanging="283"/>
            </w:pPr>
            <w:r>
              <w:t xml:space="preserve">Anzahl der individuell betreuten Teilnehmenden in dieser Referenz: </w:t>
            </w: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r>
              <w:t xml:space="preserve"> </w:t>
            </w:r>
          </w:p>
          <w:p w14:paraId="4171E929" w14:textId="77777777" w:rsidR="00536F10" w:rsidRDefault="00536F10" w:rsidP="00A14DD2">
            <w:pPr>
              <w:pStyle w:val="LAAufz1"/>
              <w:numPr>
                <w:ilvl w:val="0"/>
                <w:numId w:val="21"/>
              </w:numPr>
              <w:ind w:left="314" w:hanging="283"/>
            </w:pPr>
            <w:r>
              <w:t xml:space="preserve">Angaben zu weiteren Referenzen mit Anzahl der Teilnehmenden die dabei gleichzeitig, d.h. während des gesamten Leistungszeitraums dieser Referenz parallel, individuell betreut wurden: </w:t>
            </w:r>
          </w:p>
          <w:tbl>
            <w:tblPr>
              <w:tblStyle w:val="Tabellenraster"/>
              <w:tblW w:w="0" w:type="auto"/>
              <w:tblInd w:w="314" w:type="dxa"/>
              <w:tblLook w:val="04A0" w:firstRow="1" w:lastRow="0" w:firstColumn="1" w:lastColumn="0" w:noHBand="0" w:noVBand="1"/>
            </w:tblPr>
            <w:tblGrid>
              <w:gridCol w:w="1578"/>
              <w:gridCol w:w="3403"/>
            </w:tblGrid>
            <w:tr w:rsidR="00536F10" w14:paraId="204372B7" w14:textId="77777777" w:rsidTr="00A14DD2">
              <w:tc>
                <w:tcPr>
                  <w:tcW w:w="1578" w:type="dxa"/>
                </w:tcPr>
                <w:p w14:paraId="4A0A9F76"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14945C58" w14:textId="77777777" w:rsidR="00536F10" w:rsidRDefault="00536F10" w:rsidP="00A14DD2">
                  <w:pPr>
                    <w:pStyle w:val="LAAufz1"/>
                    <w:numPr>
                      <w:ilvl w:val="0"/>
                      <w:numId w:val="0"/>
                    </w:numPr>
                  </w:pPr>
                </w:p>
              </w:tc>
              <w:tc>
                <w:tcPr>
                  <w:tcW w:w="3403" w:type="dxa"/>
                </w:tcPr>
                <w:p w14:paraId="1AA753B8"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 xml:space="preserve">Entweder (1) Nennung der Tabellen-Nr. der angegebenen Referenz aus SGB II oder (2) Beschreibung der weiteren </w:t>
                  </w:r>
                  <w:r>
                    <w:rPr>
                      <w:noProof/>
                    </w:rPr>
                    <w:lastRenderedPageBreak/>
                    <w:t>Referenz(en) unter Nennung des Rechtskreis nach SGB</w:t>
                  </w:r>
                  <w:r>
                    <w:fldChar w:fldCharType="end"/>
                  </w:r>
                </w:p>
              </w:tc>
            </w:tr>
            <w:tr w:rsidR="00536F10" w14:paraId="78D91F35" w14:textId="77777777" w:rsidTr="00A14DD2">
              <w:tc>
                <w:tcPr>
                  <w:tcW w:w="1578" w:type="dxa"/>
                </w:tcPr>
                <w:p w14:paraId="5694AB26"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2076B463" w14:textId="77777777" w:rsidR="00536F10" w:rsidRDefault="00536F10" w:rsidP="00A14DD2">
                  <w:pPr>
                    <w:pStyle w:val="LAAufz1"/>
                    <w:numPr>
                      <w:ilvl w:val="0"/>
                      <w:numId w:val="0"/>
                    </w:numPr>
                  </w:pPr>
                </w:p>
              </w:tc>
              <w:tc>
                <w:tcPr>
                  <w:tcW w:w="3403" w:type="dxa"/>
                </w:tcPr>
                <w:p w14:paraId="04F2FCCE"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536F10" w14:paraId="42DF2A38" w14:textId="77777777" w:rsidTr="00A14DD2">
              <w:tc>
                <w:tcPr>
                  <w:tcW w:w="1578" w:type="dxa"/>
                </w:tcPr>
                <w:p w14:paraId="3C8F332F"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5CAB6086" w14:textId="77777777" w:rsidR="00536F10" w:rsidRDefault="00536F10" w:rsidP="00A14DD2">
                  <w:pPr>
                    <w:pStyle w:val="LAAufz1"/>
                    <w:numPr>
                      <w:ilvl w:val="0"/>
                      <w:numId w:val="0"/>
                    </w:numPr>
                  </w:pPr>
                </w:p>
              </w:tc>
              <w:tc>
                <w:tcPr>
                  <w:tcW w:w="3403" w:type="dxa"/>
                </w:tcPr>
                <w:p w14:paraId="35A2D557"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536F10" w14:paraId="747E9A9E" w14:textId="77777777" w:rsidTr="00A14DD2">
              <w:tc>
                <w:tcPr>
                  <w:tcW w:w="1578" w:type="dxa"/>
                </w:tcPr>
                <w:p w14:paraId="0663885B"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3372AEA7" w14:textId="77777777" w:rsidR="00536F10" w:rsidRDefault="00536F10" w:rsidP="00A14DD2">
                  <w:pPr>
                    <w:pStyle w:val="LAAufz1"/>
                    <w:numPr>
                      <w:ilvl w:val="0"/>
                      <w:numId w:val="0"/>
                    </w:numPr>
                  </w:pPr>
                </w:p>
              </w:tc>
              <w:tc>
                <w:tcPr>
                  <w:tcW w:w="3403" w:type="dxa"/>
                </w:tcPr>
                <w:p w14:paraId="51A2FADC"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bl>
          <w:p w14:paraId="24C0E604" w14:textId="77777777" w:rsidR="00D44CA9" w:rsidRDefault="00D44CA9" w:rsidP="00D44CA9">
            <w:pPr>
              <w:pStyle w:val="LAText"/>
              <w:spacing w:before="0"/>
              <w:ind w:left="27" w:hanging="27"/>
              <w:rPr>
                <w:i/>
                <w:szCs w:val="21"/>
              </w:rPr>
            </w:pPr>
          </w:p>
          <w:p w14:paraId="57D28178" w14:textId="41BDADCA" w:rsidR="00D44CA9" w:rsidRPr="00D44CA9" w:rsidRDefault="00D44CA9" w:rsidP="00D44CA9">
            <w:pPr>
              <w:pStyle w:val="LAText"/>
              <w:spacing w:before="0"/>
              <w:ind w:left="27" w:hanging="27"/>
              <w:rPr>
                <w:i/>
                <w:szCs w:val="21"/>
              </w:rPr>
            </w:pPr>
            <w:r w:rsidRPr="00D44CA9">
              <w:rPr>
                <w:i/>
                <w:szCs w:val="21"/>
              </w:rPr>
              <w:t xml:space="preserve">Wird die Erfüllung der Mindestanforderung anhand der Angaben des Bieters nicht nachgewiesen, kann die Referenz nicht berücksichtigt werden. </w:t>
            </w:r>
          </w:p>
          <w:p w14:paraId="37FE914A" w14:textId="77777777" w:rsidR="00536F10" w:rsidRDefault="00536F10" w:rsidP="00A14DD2">
            <w:pPr>
              <w:pStyle w:val="LAText"/>
              <w:spacing w:before="0"/>
              <w:ind w:left="459" w:hanging="459"/>
              <w:rPr>
                <w:szCs w:val="21"/>
              </w:rPr>
            </w:pPr>
          </w:p>
          <w:p w14:paraId="3C18A152" w14:textId="77777777" w:rsidR="00536F10" w:rsidRPr="009014DC" w:rsidRDefault="00536F10" w:rsidP="00A14DD2">
            <w:pPr>
              <w:pStyle w:val="LAText"/>
              <w:spacing w:before="0"/>
              <w:ind w:left="459" w:hanging="459"/>
              <w:rPr>
                <w:szCs w:val="21"/>
                <w:highlight w:val="yellow"/>
              </w:rPr>
            </w:pPr>
            <w:sdt>
              <w:sdtPr>
                <w:rPr>
                  <w:szCs w:val="21"/>
                </w:rPr>
                <w:id w:val="842600248"/>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bl>
    <w:p w14:paraId="3FEFDA2E" w14:textId="5D8FAA66" w:rsidR="00536F10" w:rsidRDefault="00536F10" w:rsidP="00536F10">
      <w:pPr>
        <w:pStyle w:val="LAText1"/>
      </w:pPr>
    </w:p>
    <w:p w14:paraId="6B88EF88" w14:textId="77777777" w:rsidR="00536F10" w:rsidRDefault="00536F10">
      <w:pPr>
        <w:spacing w:after="160" w:line="259" w:lineRule="auto"/>
        <w:rPr>
          <w:rFonts w:eastAsia="Times New Roman" w:cs="Times New Roman"/>
          <w:szCs w:val="24"/>
          <w:lang w:eastAsia="de-DE"/>
        </w:rPr>
      </w:pPr>
      <w:r>
        <w:br w:type="page"/>
      </w:r>
    </w:p>
    <w:p w14:paraId="1AA40A2C" w14:textId="7DC65616" w:rsidR="001C4D58" w:rsidRDefault="001C4D58" w:rsidP="001C4D58">
      <w:pPr>
        <w:pStyle w:val="LAEbene2"/>
      </w:pPr>
      <w:r w:rsidRPr="006734FE">
        <w:lastRenderedPageBreak/>
        <w:fldChar w:fldCharType="begin"/>
      </w:r>
      <w:r w:rsidRPr="006734FE">
        <w:instrText>LL_ID:aSFDnaeikwtMx8bih</w:instrText>
      </w:r>
      <w:r w:rsidRPr="006734FE">
        <w:fldChar w:fldCharType="separate"/>
      </w:r>
      <w:r w:rsidRPr="006734FE">
        <w:fldChar w:fldCharType="end"/>
      </w:r>
      <w:r>
        <w:t xml:space="preserve">Referenz </w:t>
      </w:r>
      <w:r w:rsidRPr="006734FE">
        <w:t xml:space="preserve">Nr. </w:t>
      </w:r>
      <w:r>
        <w:t>3</w:t>
      </w:r>
      <w:r w:rsidRPr="006734FE">
        <w:t xml:space="preserve"> </w:t>
      </w:r>
    </w:p>
    <w:p w14:paraId="4AFC4B3A" w14:textId="77777777" w:rsidR="00536F10" w:rsidRPr="00536F10" w:rsidRDefault="00536F10" w:rsidP="00536F10">
      <w:pPr>
        <w:pStyle w:val="LAText1"/>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8"/>
        <w:gridCol w:w="5238"/>
      </w:tblGrid>
      <w:tr w:rsidR="00536F10" w:rsidRPr="009014DC" w14:paraId="3D311E9A" w14:textId="77777777" w:rsidTr="00A14DD2">
        <w:tc>
          <w:tcPr>
            <w:tcW w:w="5000" w:type="pct"/>
            <w:gridSpan w:val="2"/>
            <w:shd w:val="clear" w:color="auto" w:fill="D9D9D9" w:themeFill="background1" w:themeFillShade="D9"/>
          </w:tcPr>
          <w:p w14:paraId="4BDECB7C" w14:textId="7DA067E8" w:rsidR="00536F10" w:rsidRPr="009014DC" w:rsidRDefault="00536F10" w:rsidP="00A14DD2">
            <w:pPr>
              <w:pStyle w:val="LAText"/>
              <w:rPr>
                <w:b/>
                <w:szCs w:val="21"/>
              </w:rPr>
            </w:pPr>
            <w:r w:rsidRPr="009014DC">
              <w:rPr>
                <w:b/>
                <w:szCs w:val="21"/>
              </w:rPr>
              <w:t xml:space="preserve">Referenz Nr. </w:t>
            </w:r>
            <w:r>
              <w:rPr>
                <w:b/>
                <w:szCs w:val="21"/>
              </w:rPr>
              <w:t>3</w:t>
            </w:r>
          </w:p>
        </w:tc>
      </w:tr>
      <w:tr w:rsidR="00536F10" w:rsidRPr="009014DC" w14:paraId="49458FAB" w14:textId="77777777" w:rsidTr="00A14DD2">
        <w:tc>
          <w:tcPr>
            <w:tcW w:w="2111" w:type="pct"/>
            <w:tcBorders>
              <w:top w:val="single" w:sz="2" w:space="0" w:color="auto"/>
              <w:left w:val="single" w:sz="2" w:space="0" w:color="auto"/>
              <w:bottom w:val="single" w:sz="2" w:space="0" w:color="auto"/>
              <w:right w:val="single" w:sz="4" w:space="0" w:color="auto"/>
            </w:tcBorders>
            <w:shd w:val="clear" w:color="auto" w:fill="F2F2F2" w:themeFill="background1" w:themeFillShade="F2"/>
            <w:vAlign w:val="center"/>
            <w:hideMark/>
          </w:tcPr>
          <w:p w14:paraId="206FC985" w14:textId="77777777" w:rsidR="00536F10" w:rsidRPr="009014DC" w:rsidRDefault="00536F10" w:rsidP="00A14DD2">
            <w:pPr>
              <w:pStyle w:val="LAText"/>
              <w:rPr>
                <w:b/>
                <w:szCs w:val="21"/>
              </w:rPr>
            </w:pPr>
            <w:r w:rsidRPr="009014DC">
              <w:rPr>
                <w:szCs w:val="21"/>
              </w:rPr>
              <w:t>Bei Bietergemeinschaften: Name des Mitglieds, das die Referenz erbracht hat:</w:t>
            </w:r>
          </w:p>
        </w:tc>
        <w:tc>
          <w:tcPr>
            <w:tcW w:w="2889" w:type="pct"/>
            <w:tcBorders>
              <w:top w:val="single" w:sz="2" w:space="0" w:color="auto"/>
              <w:left w:val="single" w:sz="2" w:space="0" w:color="auto"/>
              <w:bottom w:val="single" w:sz="2" w:space="0" w:color="auto"/>
              <w:right w:val="single" w:sz="4" w:space="0" w:color="auto"/>
            </w:tcBorders>
            <w:shd w:val="clear" w:color="auto" w:fill="F2F2F2" w:themeFill="background1" w:themeFillShade="F2"/>
            <w:vAlign w:val="center"/>
            <w:hideMark/>
          </w:tcPr>
          <w:p w14:paraId="7B92C968" w14:textId="77777777" w:rsidR="00536F10" w:rsidRPr="009014DC" w:rsidRDefault="00536F10" w:rsidP="00A14DD2">
            <w:pPr>
              <w:spacing w:line="312" w:lineRule="auto"/>
              <w:rPr>
                <w:b/>
                <w:szCs w:val="21"/>
              </w:rPr>
            </w:pPr>
            <w:r w:rsidRPr="009014DC">
              <w:rPr>
                <w:i/>
                <w:szCs w:val="21"/>
              </w:rPr>
              <w:fldChar w:fldCharType="begin">
                <w:ffData>
                  <w:name w:val=""/>
                  <w:enabled/>
                  <w:calcOnExit/>
                  <w:textInput>
                    <w:default w:val="Name des Mitglieds der Bietergemeinschaft, das die Referenz erbracht ha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Name des Mitglieds der Bietergemeinschaft, das die Referenz erbracht hat</w:t>
            </w:r>
            <w:r w:rsidRPr="009014DC">
              <w:rPr>
                <w:i/>
                <w:szCs w:val="21"/>
              </w:rPr>
              <w:fldChar w:fldCharType="end"/>
            </w:r>
          </w:p>
        </w:tc>
      </w:tr>
      <w:tr w:rsidR="00536F10" w:rsidRPr="009014DC" w14:paraId="1D3A9389" w14:textId="77777777" w:rsidTr="00A14DD2">
        <w:trPr>
          <w:trHeight w:val="881"/>
        </w:trPr>
        <w:tc>
          <w:tcPr>
            <w:tcW w:w="2111" w:type="pct"/>
            <w:shd w:val="clear" w:color="auto" w:fill="F2F2F2" w:themeFill="background1" w:themeFillShade="F2"/>
          </w:tcPr>
          <w:p w14:paraId="0CA57AC0" w14:textId="77777777" w:rsidR="00536F10" w:rsidRPr="009014DC" w:rsidRDefault="00536F10" w:rsidP="00A14DD2">
            <w:pPr>
              <w:pStyle w:val="LAText"/>
              <w:rPr>
                <w:szCs w:val="21"/>
              </w:rPr>
            </w:pPr>
            <w:r w:rsidRPr="009014DC">
              <w:rPr>
                <w:szCs w:val="21"/>
              </w:rPr>
              <w:t>Rolle des Referenznehmers in der Referenz:</w:t>
            </w:r>
          </w:p>
        </w:tc>
        <w:tc>
          <w:tcPr>
            <w:tcW w:w="2889" w:type="pct"/>
            <w:shd w:val="clear" w:color="auto" w:fill="F2F2F2" w:themeFill="background1" w:themeFillShade="F2"/>
          </w:tcPr>
          <w:p w14:paraId="4362D33E" w14:textId="77777777" w:rsidR="00536F10" w:rsidRPr="009014DC" w:rsidRDefault="00536F10" w:rsidP="00A14DD2">
            <w:pPr>
              <w:spacing w:line="312" w:lineRule="auto"/>
              <w:rPr>
                <w:szCs w:val="21"/>
              </w:rPr>
            </w:pPr>
            <w:sdt>
              <w:sdtPr>
                <w:rPr>
                  <w:szCs w:val="21"/>
                </w:rPr>
                <w:id w:val="614023881"/>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 xml:space="preserve"> Auftragnehmer</w:t>
            </w:r>
          </w:p>
          <w:p w14:paraId="414ED3E8" w14:textId="77777777" w:rsidR="00536F10" w:rsidRPr="009014DC" w:rsidRDefault="00536F10" w:rsidP="00A14DD2">
            <w:pPr>
              <w:spacing w:line="312" w:lineRule="auto"/>
              <w:rPr>
                <w:szCs w:val="21"/>
              </w:rPr>
            </w:pPr>
            <w:sdt>
              <w:sdtPr>
                <w:rPr>
                  <w:szCs w:val="21"/>
                </w:rPr>
                <w:id w:val="1753002511"/>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Mitglied einer Bietergemeinschaft </w:t>
            </w:r>
          </w:p>
          <w:p w14:paraId="082431B8" w14:textId="77777777" w:rsidR="00536F10" w:rsidRPr="009014DC" w:rsidRDefault="00536F10" w:rsidP="00A14DD2">
            <w:pPr>
              <w:spacing w:line="312" w:lineRule="auto"/>
              <w:rPr>
                <w:szCs w:val="21"/>
              </w:rPr>
            </w:pPr>
            <w:sdt>
              <w:sdtPr>
                <w:rPr>
                  <w:szCs w:val="21"/>
                </w:rPr>
                <w:id w:val="1299955381"/>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Unterauftragnehmer </w:t>
            </w:r>
          </w:p>
          <w:p w14:paraId="6F94096D" w14:textId="77777777" w:rsidR="00536F10" w:rsidRPr="009014DC" w:rsidRDefault="00536F10" w:rsidP="00A14DD2">
            <w:pPr>
              <w:pStyle w:val="LAText"/>
              <w:spacing w:before="0"/>
              <w:rPr>
                <w:szCs w:val="21"/>
              </w:rPr>
            </w:pPr>
            <w:sdt>
              <w:sdtPr>
                <w:rPr>
                  <w:szCs w:val="21"/>
                </w:rPr>
                <w:id w:val="-1954925845"/>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Sonstiges (Angabe der Rolle des Referenznehmers: </w:t>
            </w:r>
            <w:r w:rsidRPr="009014DC">
              <w:rPr>
                <w:i/>
                <w:noProof/>
                <w:szCs w:val="21"/>
              </w:rPr>
              <w:fldChar w:fldCharType="begin">
                <w:ffData>
                  <w:name w:val=""/>
                  <w:enabled/>
                  <w:calcOnExit/>
                  <w:textInput>
                    <w:default w:val="Rolle des Referenznehmers"/>
                  </w:textInput>
                </w:ffData>
              </w:fldChar>
            </w:r>
            <w:r w:rsidRPr="009014DC">
              <w:rPr>
                <w:i/>
                <w:noProof/>
                <w:szCs w:val="21"/>
              </w:rPr>
              <w:instrText xml:space="preserve"> FORMTEXT </w:instrText>
            </w:r>
            <w:r w:rsidRPr="009014DC">
              <w:rPr>
                <w:i/>
                <w:noProof/>
                <w:szCs w:val="21"/>
              </w:rPr>
            </w:r>
            <w:r w:rsidRPr="009014DC">
              <w:rPr>
                <w:i/>
                <w:noProof/>
                <w:szCs w:val="21"/>
              </w:rPr>
              <w:fldChar w:fldCharType="separate"/>
            </w:r>
            <w:r w:rsidRPr="009014DC">
              <w:rPr>
                <w:i/>
                <w:noProof/>
                <w:szCs w:val="21"/>
              </w:rPr>
              <w:t>Rolle des Referenznehmers</w:t>
            </w:r>
            <w:r w:rsidRPr="009014DC">
              <w:rPr>
                <w:i/>
                <w:noProof/>
                <w:szCs w:val="21"/>
              </w:rPr>
              <w:fldChar w:fldCharType="end"/>
            </w:r>
            <w:r w:rsidRPr="009014DC">
              <w:rPr>
                <w:i/>
                <w:noProof/>
                <w:szCs w:val="21"/>
              </w:rPr>
              <w:t>)</w:t>
            </w:r>
          </w:p>
        </w:tc>
      </w:tr>
      <w:tr w:rsidR="00536F10" w:rsidRPr="009014DC" w14:paraId="35B0F963" w14:textId="77777777" w:rsidTr="00A14DD2">
        <w:trPr>
          <w:trHeight w:val="881"/>
        </w:trPr>
        <w:tc>
          <w:tcPr>
            <w:tcW w:w="2111" w:type="pct"/>
            <w:shd w:val="clear" w:color="auto" w:fill="F2F2F2" w:themeFill="background1" w:themeFillShade="F2"/>
          </w:tcPr>
          <w:p w14:paraId="6B3AA8D6" w14:textId="77777777" w:rsidR="00536F10" w:rsidRPr="009014DC" w:rsidRDefault="00536F10" w:rsidP="00A14DD2">
            <w:pPr>
              <w:pStyle w:val="LAText"/>
              <w:rPr>
                <w:szCs w:val="21"/>
              </w:rPr>
            </w:pPr>
            <w:r w:rsidRPr="009014DC">
              <w:rPr>
                <w:szCs w:val="21"/>
              </w:rPr>
              <w:t>Beschreibung de</w:t>
            </w:r>
            <w:r>
              <w:rPr>
                <w:szCs w:val="21"/>
              </w:rPr>
              <w:t>r</w:t>
            </w:r>
            <w:r w:rsidRPr="009014DC">
              <w:rPr>
                <w:szCs w:val="21"/>
              </w:rPr>
              <w:t xml:space="preserve"> Referenz:</w:t>
            </w:r>
          </w:p>
        </w:tc>
        <w:tc>
          <w:tcPr>
            <w:tcW w:w="2889" w:type="pct"/>
            <w:shd w:val="clear" w:color="auto" w:fill="F2F2F2" w:themeFill="background1" w:themeFillShade="F2"/>
          </w:tcPr>
          <w:p w14:paraId="446C112E" w14:textId="77777777" w:rsidR="00536F10" w:rsidRPr="009014DC" w:rsidRDefault="00536F10" w:rsidP="00A14DD2">
            <w:pPr>
              <w:spacing w:before="240" w:line="312" w:lineRule="auto"/>
              <w:rPr>
                <w:i/>
                <w:szCs w:val="21"/>
              </w:rPr>
            </w:pPr>
            <w:r>
              <w:rPr>
                <w:i/>
                <w:szCs w:val="21"/>
              </w:rPr>
              <w:fldChar w:fldCharType="begin">
                <w:ffData>
                  <w:name w:val=""/>
                  <w:enabled/>
                  <w:calcOnExit/>
                  <w:textInput>
                    <w:default w:val="Beschreibung der Referenz"/>
                  </w:textInput>
                </w:ffData>
              </w:fldChar>
            </w:r>
            <w:r>
              <w:rPr>
                <w:i/>
                <w:szCs w:val="21"/>
              </w:rPr>
              <w:instrText xml:space="preserve"> FORMTEXT </w:instrText>
            </w:r>
            <w:r>
              <w:rPr>
                <w:i/>
                <w:szCs w:val="21"/>
              </w:rPr>
            </w:r>
            <w:r>
              <w:rPr>
                <w:i/>
                <w:szCs w:val="21"/>
              </w:rPr>
              <w:fldChar w:fldCharType="separate"/>
            </w:r>
            <w:r>
              <w:rPr>
                <w:i/>
                <w:noProof/>
                <w:szCs w:val="21"/>
              </w:rPr>
              <w:t>Beschreibung der Referenz</w:t>
            </w:r>
            <w:r>
              <w:rPr>
                <w:i/>
                <w:szCs w:val="21"/>
              </w:rPr>
              <w:fldChar w:fldCharType="end"/>
            </w:r>
          </w:p>
          <w:p w14:paraId="00DBD9DF" w14:textId="77777777" w:rsidR="00536F10" w:rsidRPr="009014DC" w:rsidRDefault="00536F10" w:rsidP="00A14DD2">
            <w:pPr>
              <w:spacing w:line="312" w:lineRule="auto"/>
              <w:rPr>
                <w:i/>
                <w:szCs w:val="21"/>
              </w:rPr>
            </w:pPr>
          </w:p>
          <w:p w14:paraId="0D41F06B" w14:textId="77777777" w:rsidR="00536F10" w:rsidRPr="009014DC" w:rsidRDefault="00536F10" w:rsidP="00A14DD2">
            <w:pPr>
              <w:pStyle w:val="LAText"/>
              <w:rPr>
                <w:i/>
                <w:szCs w:val="21"/>
              </w:rPr>
            </w:pPr>
          </w:p>
        </w:tc>
      </w:tr>
      <w:tr w:rsidR="00536F10" w:rsidRPr="009014DC" w14:paraId="71B7F2E6" w14:textId="77777777" w:rsidTr="00A14DD2">
        <w:trPr>
          <w:trHeight w:val="690"/>
        </w:trPr>
        <w:tc>
          <w:tcPr>
            <w:tcW w:w="2111" w:type="pct"/>
            <w:shd w:val="clear" w:color="auto" w:fill="F2F2F2" w:themeFill="background1" w:themeFillShade="F2"/>
          </w:tcPr>
          <w:p w14:paraId="615C1900" w14:textId="77777777" w:rsidR="00536F10" w:rsidRPr="009014DC" w:rsidRDefault="00536F10" w:rsidP="00A14DD2">
            <w:pPr>
              <w:pStyle w:val="LAText"/>
              <w:rPr>
                <w:szCs w:val="21"/>
              </w:rPr>
            </w:pPr>
            <w:r w:rsidRPr="009014DC">
              <w:rPr>
                <w:szCs w:val="21"/>
              </w:rPr>
              <w:t>Auftragswert in EUR netto:</w:t>
            </w:r>
          </w:p>
        </w:tc>
        <w:tc>
          <w:tcPr>
            <w:tcW w:w="2889" w:type="pct"/>
            <w:shd w:val="clear" w:color="auto" w:fill="F2F2F2" w:themeFill="background1" w:themeFillShade="F2"/>
          </w:tcPr>
          <w:p w14:paraId="253808D7" w14:textId="77777777" w:rsidR="00536F10" w:rsidRPr="009014DC" w:rsidRDefault="00536F10" w:rsidP="00A14DD2">
            <w:pPr>
              <w:pStyle w:val="LAText"/>
              <w:rPr>
                <w:i/>
                <w:szCs w:val="21"/>
              </w:rPr>
            </w:pPr>
            <w:r w:rsidRPr="009014DC">
              <w:rPr>
                <w:i/>
                <w:szCs w:val="21"/>
              </w:rPr>
              <w:fldChar w:fldCharType="begin">
                <w:ffData>
                  <w:name w:val=""/>
                  <w:enabled/>
                  <w:calcOnExit/>
                  <w:textInput>
                    <w:default w:val="Wert des Auftrag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Wert des Auftrags</w:t>
            </w:r>
            <w:r w:rsidRPr="009014DC">
              <w:rPr>
                <w:i/>
                <w:szCs w:val="21"/>
              </w:rPr>
              <w:fldChar w:fldCharType="end"/>
            </w:r>
            <w:r w:rsidRPr="009014DC">
              <w:rPr>
                <w:i/>
                <w:szCs w:val="21"/>
              </w:rPr>
              <w:t xml:space="preserve"> EUR netto</w:t>
            </w:r>
          </w:p>
        </w:tc>
      </w:tr>
      <w:tr w:rsidR="00536F10" w:rsidRPr="009014DC" w14:paraId="7F2B80E9" w14:textId="77777777" w:rsidTr="00A14DD2">
        <w:trPr>
          <w:trHeight w:val="690"/>
        </w:trPr>
        <w:tc>
          <w:tcPr>
            <w:tcW w:w="2111" w:type="pct"/>
            <w:shd w:val="clear" w:color="auto" w:fill="F2F2F2" w:themeFill="background1" w:themeFillShade="F2"/>
          </w:tcPr>
          <w:p w14:paraId="38EE56BE" w14:textId="77777777" w:rsidR="00536F10" w:rsidRPr="009014DC" w:rsidRDefault="00536F10" w:rsidP="00A14DD2">
            <w:pPr>
              <w:pStyle w:val="LAText"/>
              <w:rPr>
                <w:szCs w:val="21"/>
              </w:rPr>
            </w:pPr>
            <w:r w:rsidRPr="009014DC">
              <w:rPr>
                <w:szCs w:val="21"/>
              </w:rPr>
              <w:t xml:space="preserve">Erbringungszeitraum (Zeitraum der Leistungserbringung); sofern die Referenz zum Zeitpunkt der Einreichung des Angebots noch nicht beendet ist, ist in der Zeile </w:t>
            </w:r>
            <w:r w:rsidRPr="009014DC">
              <w:rPr>
                <w:i/>
                <w:iCs/>
                <w:szCs w:val="21"/>
              </w:rPr>
              <w:t>„Ende: Monat / Jahr oder laufend“</w:t>
            </w:r>
            <w:r w:rsidRPr="009014DC">
              <w:rPr>
                <w:szCs w:val="21"/>
              </w:rPr>
              <w:t xml:space="preserve"> „laufend“ anzugeben:</w:t>
            </w:r>
          </w:p>
        </w:tc>
        <w:tc>
          <w:tcPr>
            <w:tcW w:w="2889" w:type="pct"/>
            <w:shd w:val="clear" w:color="auto" w:fill="F2F2F2" w:themeFill="background1" w:themeFillShade="F2"/>
          </w:tcPr>
          <w:p w14:paraId="2A829429" w14:textId="77777777" w:rsidR="00536F10" w:rsidRPr="009014DC" w:rsidRDefault="00536F10" w:rsidP="00A14DD2">
            <w:pPr>
              <w:pStyle w:val="LAText"/>
              <w:rPr>
                <w:i/>
                <w:szCs w:val="21"/>
              </w:rPr>
            </w:pPr>
            <w:r w:rsidRPr="009014DC">
              <w:rPr>
                <w:szCs w:val="21"/>
              </w:rPr>
              <w:t>Beginn:</w:t>
            </w:r>
            <w:r w:rsidRPr="009014DC">
              <w:rPr>
                <w:i/>
                <w:szCs w:val="21"/>
              </w:rPr>
              <w:t xml:space="preserve"> </w:t>
            </w:r>
            <w:r w:rsidRPr="009014DC">
              <w:rPr>
                <w:i/>
                <w:szCs w:val="21"/>
              </w:rPr>
              <w:fldChar w:fldCharType="begin">
                <w:ffData>
                  <w:name w:val=""/>
                  <w:enabled/>
                  <w:calcOnExit/>
                  <w:textInput>
                    <w:default w:val="Monat / Jahr "/>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xml:space="preserve">Monat / Jahr </w:t>
            </w:r>
            <w:r w:rsidRPr="009014DC">
              <w:rPr>
                <w:i/>
                <w:szCs w:val="21"/>
              </w:rPr>
              <w:fldChar w:fldCharType="end"/>
            </w:r>
          </w:p>
          <w:p w14:paraId="6E7ABA44" w14:textId="77777777" w:rsidR="00536F10" w:rsidRPr="009014DC" w:rsidRDefault="00536F10" w:rsidP="00A14DD2">
            <w:pPr>
              <w:pStyle w:val="LAText"/>
              <w:rPr>
                <w:szCs w:val="21"/>
              </w:rPr>
            </w:pPr>
            <w:r w:rsidRPr="009014DC">
              <w:rPr>
                <w:iCs/>
                <w:szCs w:val="21"/>
              </w:rPr>
              <w:t>Ende:</w:t>
            </w:r>
            <w:r w:rsidRPr="009014DC">
              <w:rPr>
                <w:i/>
                <w:szCs w:val="21"/>
              </w:rPr>
              <w:t xml:space="preserve"> </w:t>
            </w:r>
            <w:r w:rsidRPr="009014DC">
              <w:rPr>
                <w:i/>
                <w:szCs w:val="21"/>
              </w:rPr>
              <w:fldChar w:fldCharType="begin">
                <w:ffData>
                  <w:name w:val=""/>
                  <w:enabled/>
                  <w:calcOnExit/>
                  <w:textInput>
                    <w:default w:val="Monat / Jahr oder laufend"/>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Monat / Jahr oder laufend</w:t>
            </w:r>
            <w:r w:rsidRPr="009014DC">
              <w:rPr>
                <w:i/>
                <w:szCs w:val="21"/>
              </w:rPr>
              <w:fldChar w:fldCharType="end"/>
            </w:r>
          </w:p>
          <w:p w14:paraId="7548A694" w14:textId="77777777" w:rsidR="00536F10" w:rsidRPr="009014DC" w:rsidRDefault="00536F10" w:rsidP="00A14DD2">
            <w:pPr>
              <w:pStyle w:val="LAText"/>
              <w:rPr>
                <w:i/>
                <w:szCs w:val="21"/>
              </w:rPr>
            </w:pPr>
          </w:p>
        </w:tc>
      </w:tr>
      <w:tr w:rsidR="00536F10" w:rsidRPr="009014DC" w14:paraId="768240FE" w14:textId="77777777" w:rsidTr="00A14DD2">
        <w:trPr>
          <w:trHeight w:val="690"/>
        </w:trPr>
        <w:tc>
          <w:tcPr>
            <w:tcW w:w="2111" w:type="pct"/>
            <w:shd w:val="clear" w:color="auto" w:fill="F2F2F2" w:themeFill="background1" w:themeFillShade="F2"/>
          </w:tcPr>
          <w:p w14:paraId="42FD624E" w14:textId="77777777" w:rsidR="00536F10" w:rsidRPr="009014DC" w:rsidRDefault="00536F10" w:rsidP="00A14DD2">
            <w:pPr>
              <w:pStyle w:val="LAText"/>
              <w:rPr>
                <w:szCs w:val="21"/>
              </w:rPr>
            </w:pPr>
            <w:r w:rsidRPr="009014DC">
              <w:rPr>
                <w:szCs w:val="21"/>
              </w:rPr>
              <w:t>Name des Auftraggebers, Straße, PLZ</w:t>
            </w:r>
            <w:r>
              <w:rPr>
                <w:szCs w:val="21"/>
              </w:rPr>
              <w:t xml:space="preserve"> und </w:t>
            </w:r>
            <w:r w:rsidRPr="009014DC">
              <w:rPr>
                <w:szCs w:val="21"/>
              </w:rPr>
              <w:t>Ort:</w:t>
            </w:r>
          </w:p>
        </w:tc>
        <w:tc>
          <w:tcPr>
            <w:tcW w:w="2889" w:type="pct"/>
            <w:shd w:val="clear" w:color="auto" w:fill="F2F2F2" w:themeFill="background1" w:themeFillShade="F2"/>
          </w:tcPr>
          <w:p w14:paraId="0DB12753" w14:textId="77777777" w:rsidR="00536F10" w:rsidRPr="009014DC" w:rsidRDefault="00536F10" w:rsidP="00A14DD2">
            <w:pPr>
              <w:pStyle w:val="LAText"/>
              <w:rPr>
                <w:i/>
                <w:szCs w:val="21"/>
              </w:rPr>
            </w:pPr>
            <w:r w:rsidRPr="009014DC">
              <w:rPr>
                <w:i/>
                <w:szCs w:val="21"/>
              </w:rPr>
              <w:fldChar w:fldCharType="begin">
                <w:ffData>
                  <w:name w:val=""/>
                  <w:enabled/>
                  <w:calcOnExit/>
                  <w:textInput>
                    <w:default w:val="Name des Auftraggeber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Name des Auftraggebers</w:t>
            </w:r>
            <w:r w:rsidRPr="009014DC">
              <w:rPr>
                <w:szCs w:val="21"/>
              </w:rPr>
              <w:fldChar w:fldCharType="end"/>
            </w:r>
          </w:p>
          <w:p w14:paraId="603E5E96" w14:textId="77777777" w:rsidR="00536F10" w:rsidRPr="009014DC" w:rsidRDefault="00536F10" w:rsidP="00A14DD2">
            <w:pPr>
              <w:pStyle w:val="LAText"/>
              <w:spacing w:before="0"/>
              <w:rPr>
                <w:i/>
                <w:szCs w:val="21"/>
              </w:rPr>
            </w:pPr>
            <w:r w:rsidRPr="009014DC">
              <w:rPr>
                <w:i/>
                <w:szCs w:val="21"/>
              </w:rPr>
              <w:fldChar w:fldCharType="begin">
                <w:ffData>
                  <w:name w:val="Text3"/>
                  <w:enabled/>
                  <w:calcOnExit/>
                  <w:textInput>
                    <w:default w:val="Straße, Hausnumme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Straße, Hausnummer</w:t>
            </w:r>
            <w:r w:rsidRPr="009014DC">
              <w:rPr>
                <w:szCs w:val="21"/>
              </w:rPr>
              <w:fldChar w:fldCharType="end"/>
            </w:r>
          </w:p>
          <w:p w14:paraId="53BF8C9D" w14:textId="77777777" w:rsidR="00536F10" w:rsidRPr="009014DC" w:rsidRDefault="00536F10" w:rsidP="00A14DD2">
            <w:pPr>
              <w:pStyle w:val="LAText"/>
              <w:spacing w:before="0"/>
              <w:rPr>
                <w:i/>
                <w:szCs w:val="21"/>
              </w:rPr>
            </w:pPr>
            <w:r w:rsidRPr="009014DC">
              <w:rPr>
                <w:i/>
                <w:szCs w:val="21"/>
              </w:rPr>
              <w:fldChar w:fldCharType="begin">
                <w:ffData>
                  <w:name w:val="Text4"/>
                  <w:enabled/>
                  <w:calcOnExit/>
                  <w:textInput>
                    <w:default w:val="PLZ, Or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PLZ, Ort</w:t>
            </w:r>
            <w:r w:rsidRPr="009014DC">
              <w:rPr>
                <w:szCs w:val="21"/>
              </w:rPr>
              <w:fldChar w:fldCharType="end"/>
            </w:r>
          </w:p>
        </w:tc>
      </w:tr>
    </w:tbl>
    <w:p w14:paraId="7E0447EE" w14:textId="77777777" w:rsidR="00536F10" w:rsidRPr="006734FE" w:rsidRDefault="00536F10" w:rsidP="00536F10">
      <w:pPr>
        <w:pStyle w:val="LAText"/>
      </w:pPr>
      <w:r w:rsidRPr="006734FE">
        <w:br w:type="page"/>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545"/>
        <w:gridCol w:w="5521"/>
      </w:tblGrid>
      <w:tr w:rsidR="00536F10" w14:paraId="484F8713" w14:textId="77777777" w:rsidTr="00A14DD2">
        <w:tc>
          <w:tcPr>
            <w:tcW w:w="5000" w:type="pct"/>
            <w:gridSpan w:val="2"/>
            <w:shd w:val="clear" w:color="auto" w:fill="D9D9D9" w:themeFill="background1" w:themeFillShade="D9"/>
          </w:tcPr>
          <w:p w14:paraId="054878D0" w14:textId="77777777" w:rsidR="00536F10" w:rsidRPr="00356937" w:rsidRDefault="00536F10" w:rsidP="00A14DD2">
            <w:pPr>
              <w:pStyle w:val="LAText"/>
              <w:ind w:left="459" w:hanging="459"/>
              <w:rPr>
                <w:b/>
                <w:szCs w:val="21"/>
                <w:highlight w:val="yellow"/>
              </w:rPr>
            </w:pPr>
            <w:r w:rsidRPr="00356937">
              <w:rPr>
                <w:b/>
                <w:szCs w:val="21"/>
              </w:rPr>
              <w:lastRenderedPageBreak/>
              <w:t>Angaben zur Geeignetheit der Referenz</w:t>
            </w:r>
          </w:p>
        </w:tc>
      </w:tr>
      <w:tr w:rsidR="00536F10" w:rsidRPr="009014DC" w14:paraId="02CD8CFB" w14:textId="77777777" w:rsidTr="00A14DD2">
        <w:tc>
          <w:tcPr>
            <w:tcW w:w="1955" w:type="pct"/>
            <w:shd w:val="clear" w:color="auto" w:fill="F2F2F2" w:themeFill="background1" w:themeFillShade="F2"/>
          </w:tcPr>
          <w:p w14:paraId="2DFDB0A1" w14:textId="77777777" w:rsidR="00536F10" w:rsidRPr="009014DC" w:rsidRDefault="00536F10" w:rsidP="00A14DD2">
            <w:pPr>
              <w:pStyle w:val="LAText"/>
              <w:rPr>
                <w:szCs w:val="21"/>
              </w:rPr>
            </w:pPr>
            <w:r w:rsidRPr="006734FE">
              <w:t>Gegenstand der Referenz sind individuelle betreuende Maßnahmen aus dem Rechtskreis des SGB II für gesundheitlich</w:t>
            </w:r>
            <w:r>
              <w:t>, d.h. physisch oder psychisch</w:t>
            </w:r>
            <w:r w:rsidRPr="006734FE">
              <w:t xml:space="preserve"> beeinträchtigte bzw. eingeschränkte </w:t>
            </w:r>
            <w:r>
              <w:t>Leistungsberechtigte:</w:t>
            </w:r>
          </w:p>
        </w:tc>
        <w:tc>
          <w:tcPr>
            <w:tcW w:w="3045" w:type="pct"/>
            <w:shd w:val="clear" w:color="auto" w:fill="F2F2F2" w:themeFill="background1" w:themeFillShade="F2"/>
          </w:tcPr>
          <w:p w14:paraId="786DEA53" w14:textId="77777777" w:rsidR="00536F10" w:rsidRPr="00356937" w:rsidRDefault="00536F10" w:rsidP="00A14DD2">
            <w:pPr>
              <w:pStyle w:val="LAText"/>
              <w:ind w:left="459" w:hanging="459"/>
              <w:rPr>
                <w:szCs w:val="21"/>
              </w:rPr>
            </w:pPr>
            <w:sdt>
              <w:sdtPr>
                <w:rPr>
                  <w:szCs w:val="21"/>
                </w:rPr>
                <w:id w:val="-1457706409"/>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ja</w:t>
            </w:r>
          </w:p>
          <w:p w14:paraId="2BC36A30" w14:textId="77777777" w:rsidR="00536F10" w:rsidRPr="009014DC" w:rsidRDefault="00536F10" w:rsidP="00A14DD2">
            <w:pPr>
              <w:pStyle w:val="LAText"/>
              <w:spacing w:before="0"/>
              <w:ind w:left="459" w:hanging="459"/>
              <w:rPr>
                <w:szCs w:val="21"/>
                <w:highlight w:val="yellow"/>
              </w:rPr>
            </w:pPr>
            <w:sdt>
              <w:sdtPr>
                <w:rPr>
                  <w:szCs w:val="21"/>
                </w:rPr>
                <w:id w:val="-1526944682"/>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r w:rsidR="00536F10" w:rsidRPr="009014DC" w14:paraId="7B4B517B" w14:textId="77777777" w:rsidTr="00A14DD2">
        <w:tc>
          <w:tcPr>
            <w:tcW w:w="1955" w:type="pct"/>
            <w:shd w:val="clear" w:color="auto" w:fill="F2F2F2" w:themeFill="background1" w:themeFillShade="F2"/>
          </w:tcPr>
          <w:p w14:paraId="22A62EFC" w14:textId="77777777" w:rsidR="00536F10" w:rsidRPr="009014DC" w:rsidRDefault="00536F10" w:rsidP="00A14DD2">
            <w:pPr>
              <w:pStyle w:val="LAText"/>
              <w:rPr>
                <w:szCs w:val="21"/>
              </w:rPr>
            </w:pPr>
            <w:r w:rsidRPr="00356937">
              <w:rPr>
                <w:szCs w:val="21"/>
              </w:rPr>
              <w:t xml:space="preserve">In der Referenz </w:t>
            </w:r>
            <w:proofErr w:type="gramStart"/>
            <w:r w:rsidRPr="00356937">
              <w:rPr>
                <w:szCs w:val="21"/>
              </w:rPr>
              <w:t>wurden</w:t>
            </w:r>
            <w:proofErr w:type="gramEnd"/>
            <w:r w:rsidRPr="00356937">
              <w:rPr>
                <w:szCs w:val="21"/>
              </w:rPr>
              <w:t xml:space="preserve"> mindestens ein Arzt</w:t>
            </w:r>
            <w:r>
              <w:rPr>
                <w:szCs w:val="21"/>
              </w:rPr>
              <w:t xml:space="preserve"> oder</w:t>
            </w:r>
            <w:r w:rsidRPr="00356937">
              <w:rPr>
                <w:szCs w:val="21"/>
              </w:rPr>
              <w:t xml:space="preserve"> Psychologe </w:t>
            </w:r>
            <w:r w:rsidRPr="00B0364A">
              <w:rPr>
                <w:szCs w:val="21"/>
                <w:u w:val="single"/>
              </w:rPr>
              <w:t>und</w:t>
            </w:r>
            <w:r w:rsidRPr="00356937">
              <w:rPr>
                <w:szCs w:val="21"/>
              </w:rPr>
              <w:t xml:space="preserve"> ein Coach eingesetzt</w:t>
            </w:r>
            <w:r>
              <w:rPr>
                <w:szCs w:val="21"/>
              </w:rPr>
              <w:t>:</w:t>
            </w:r>
          </w:p>
        </w:tc>
        <w:tc>
          <w:tcPr>
            <w:tcW w:w="3045" w:type="pct"/>
            <w:shd w:val="clear" w:color="auto" w:fill="F2F2F2" w:themeFill="background1" w:themeFillShade="F2"/>
          </w:tcPr>
          <w:p w14:paraId="5C653D0F" w14:textId="77777777" w:rsidR="00536F10" w:rsidRPr="009014DC" w:rsidRDefault="00536F10" w:rsidP="00A14DD2">
            <w:pPr>
              <w:pStyle w:val="LAText"/>
              <w:ind w:left="459" w:hanging="459"/>
              <w:rPr>
                <w:szCs w:val="21"/>
              </w:rPr>
            </w:pPr>
            <w:sdt>
              <w:sdtPr>
                <w:rPr>
                  <w:szCs w:val="21"/>
                </w:rPr>
                <w:id w:val="-739629231"/>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32E44C2E" w14:textId="77777777" w:rsidR="00536F10" w:rsidRPr="009014DC" w:rsidRDefault="00536F10" w:rsidP="00A14DD2">
            <w:pPr>
              <w:pStyle w:val="LAText"/>
              <w:spacing w:before="0"/>
              <w:ind w:left="459" w:hanging="459"/>
              <w:rPr>
                <w:szCs w:val="21"/>
              </w:rPr>
            </w:pPr>
            <w:sdt>
              <w:sdtPr>
                <w:rPr>
                  <w:szCs w:val="21"/>
                </w:rPr>
                <w:id w:val="-1808382899"/>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536F10" w:rsidRPr="009014DC" w14:paraId="36A8950E" w14:textId="77777777" w:rsidTr="00A14DD2">
        <w:tc>
          <w:tcPr>
            <w:tcW w:w="1955" w:type="pct"/>
            <w:shd w:val="clear" w:color="auto" w:fill="F2F2F2" w:themeFill="background1" w:themeFillShade="F2"/>
          </w:tcPr>
          <w:p w14:paraId="1381D48C" w14:textId="77777777" w:rsidR="00536F10" w:rsidRPr="009014DC" w:rsidRDefault="00536F10" w:rsidP="00A14DD2">
            <w:pPr>
              <w:pStyle w:val="LAText"/>
              <w:rPr>
                <w:szCs w:val="21"/>
              </w:rPr>
            </w:pPr>
            <w:r w:rsidRPr="00356937">
              <w:rPr>
                <w:szCs w:val="21"/>
              </w:rPr>
              <w:t>Die Maßnahme in der Referenz war darauf ausgerichtet, dass die Erwerbsfähigkeit der Leistungsberechtigten erhalten, verbessert oder wiederhergestellt wird.</w:t>
            </w:r>
          </w:p>
        </w:tc>
        <w:tc>
          <w:tcPr>
            <w:tcW w:w="3045" w:type="pct"/>
            <w:shd w:val="clear" w:color="auto" w:fill="F2F2F2" w:themeFill="background1" w:themeFillShade="F2"/>
          </w:tcPr>
          <w:p w14:paraId="76C3B1E2" w14:textId="77777777" w:rsidR="00536F10" w:rsidRPr="009014DC" w:rsidRDefault="00536F10" w:rsidP="00A14DD2">
            <w:pPr>
              <w:pStyle w:val="LAText"/>
              <w:ind w:left="459" w:hanging="459"/>
              <w:rPr>
                <w:szCs w:val="21"/>
              </w:rPr>
            </w:pPr>
            <w:sdt>
              <w:sdtPr>
                <w:rPr>
                  <w:szCs w:val="21"/>
                </w:rPr>
                <w:id w:val="-2136006801"/>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4C8C1FB1" w14:textId="77777777" w:rsidR="00536F10" w:rsidRPr="009014DC" w:rsidRDefault="00536F10" w:rsidP="00A14DD2">
            <w:pPr>
              <w:pStyle w:val="LAText"/>
              <w:spacing w:before="0"/>
              <w:ind w:left="459" w:hanging="459"/>
              <w:rPr>
                <w:i/>
                <w:szCs w:val="21"/>
              </w:rPr>
            </w:pPr>
            <w:sdt>
              <w:sdtPr>
                <w:rPr>
                  <w:szCs w:val="21"/>
                </w:rPr>
                <w:id w:val="662356715"/>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536F10" w:rsidRPr="009014DC" w14:paraId="1209B197" w14:textId="77777777" w:rsidTr="00A14DD2">
        <w:tc>
          <w:tcPr>
            <w:tcW w:w="1955" w:type="pct"/>
            <w:shd w:val="clear" w:color="auto" w:fill="F2F2F2" w:themeFill="background1" w:themeFillShade="F2"/>
          </w:tcPr>
          <w:p w14:paraId="7C6B060F" w14:textId="77777777" w:rsidR="00536F10" w:rsidRPr="00356937" w:rsidRDefault="00536F10" w:rsidP="00A14DD2">
            <w:pPr>
              <w:pStyle w:val="LAText"/>
              <w:rPr>
                <w:szCs w:val="21"/>
              </w:rPr>
            </w:pPr>
            <w:r w:rsidRPr="00356937">
              <w:rPr>
                <w:szCs w:val="21"/>
              </w:rPr>
              <w:t>Die Referenz wurde aus Sicht des Referenzauftraggebers vertragskonform erbracht</w:t>
            </w:r>
            <w:r>
              <w:rPr>
                <w:szCs w:val="21"/>
              </w:rPr>
              <w:t>:</w:t>
            </w:r>
          </w:p>
        </w:tc>
        <w:tc>
          <w:tcPr>
            <w:tcW w:w="3045" w:type="pct"/>
            <w:shd w:val="clear" w:color="auto" w:fill="F2F2F2" w:themeFill="background1" w:themeFillShade="F2"/>
          </w:tcPr>
          <w:p w14:paraId="30D474B2" w14:textId="77777777" w:rsidR="00536F10" w:rsidRPr="009014DC" w:rsidRDefault="00536F10" w:rsidP="00A14DD2">
            <w:pPr>
              <w:pStyle w:val="LAText"/>
              <w:ind w:left="459" w:hanging="459"/>
              <w:rPr>
                <w:szCs w:val="21"/>
              </w:rPr>
            </w:pPr>
            <w:sdt>
              <w:sdtPr>
                <w:rPr>
                  <w:szCs w:val="21"/>
                </w:rPr>
                <w:id w:val="639461766"/>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9014DC">
              <w:rPr>
                <w:szCs w:val="21"/>
              </w:rPr>
              <w:tab/>
              <w:t>ja</w:t>
            </w:r>
          </w:p>
          <w:p w14:paraId="618DA542" w14:textId="77777777" w:rsidR="00536F10" w:rsidRDefault="00536F10" w:rsidP="00A14DD2">
            <w:pPr>
              <w:pStyle w:val="LAText"/>
              <w:ind w:left="459" w:hanging="459"/>
              <w:rPr>
                <w:szCs w:val="21"/>
              </w:rPr>
            </w:pPr>
            <w:sdt>
              <w:sdtPr>
                <w:rPr>
                  <w:szCs w:val="21"/>
                </w:rPr>
                <w:id w:val="-1560470752"/>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536F10" w:rsidRPr="00356937" w14:paraId="189B69EE" w14:textId="77777777" w:rsidTr="00A14DD2">
        <w:tc>
          <w:tcPr>
            <w:tcW w:w="5000" w:type="pct"/>
            <w:gridSpan w:val="2"/>
            <w:shd w:val="clear" w:color="auto" w:fill="D9D9D9" w:themeFill="background1" w:themeFillShade="D9"/>
          </w:tcPr>
          <w:p w14:paraId="18EEB4D1" w14:textId="77777777" w:rsidR="00536F10" w:rsidRPr="00356937" w:rsidRDefault="00536F10" w:rsidP="00A14DD2">
            <w:pPr>
              <w:pStyle w:val="LAText"/>
              <w:ind w:left="459" w:hanging="459"/>
              <w:rPr>
                <w:b/>
                <w:szCs w:val="21"/>
                <w:highlight w:val="yellow"/>
              </w:rPr>
            </w:pPr>
            <w:r>
              <w:rPr>
                <w:b/>
                <w:szCs w:val="21"/>
              </w:rPr>
              <w:t>Weitere Mindestanforderung</w:t>
            </w:r>
          </w:p>
        </w:tc>
      </w:tr>
      <w:tr w:rsidR="00536F10" w:rsidRPr="009014DC" w14:paraId="4569400E" w14:textId="77777777" w:rsidTr="00A14DD2">
        <w:tc>
          <w:tcPr>
            <w:tcW w:w="1955" w:type="pct"/>
            <w:shd w:val="clear" w:color="auto" w:fill="F2F2F2" w:themeFill="background1" w:themeFillShade="F2"/>
          </w:tcPr>
          <w:p w14:paraId="1D3B8530" w14:textId="77777777" w:rsidR="00536F10" w:rsidRDefault="00536F10" w:rsidP="00A14DD2">
            <w:pPr>
              <w:pStyle w:val="LAText1"/>
              <w:ind w:left="0"/>
            </w:pPr>
            <w:r>
              <w:t xml:space="preserve">Gleichzeitig, d.h. während des gesamten Leistungszeitraums der Referenz wurden mindestens 40 Teilnehmende parallel individuell betreut. </w:t>
            </w:r>
          </w:p>
          <w:p w14:paraId="0F713EFC" w14:textId="77777777" w:rsidR="00536F10" w:rsidRPr="00536F10" w:rsidRDefault="00536F10" w:rsidP="00A14DD2">
            <w:pPr>
              <w:pStyle w:val="LAText1"/>
              <w:ind w:left="0"/>
              <w:rPr>
                <w:i/>
              </w:rPr>
            </w:pPr>
            <w:r w:rsidRPr="00536F10">
              <w:rPr>
                <w:i/>
              </w:rPr>
              <w:t>Diese Anforderung kann der Bieter entweder durch die eingereichten geeigneten Referenzen zum SGB II erreichen. Der Bieter kann ergänzend jedoch auch Referenzen aus anderen Sozialgesetzbüchern heranziehen, sofern diese gleichzeitig zu der eingereichten geeigneten Referenz nach SGB II erbracht wurden und zumindest die nachfolgende Voraussetzung erfüllen:</w:t>
            </w:r>
          </w:p>
          <w:p w14:paraId="0689F409" w14:textId="77777777" w:rsidR="00536F10" w:rsidRPr="009014DC" w:rsidRDefault="00536F10" w:rsidP="00A14DD2">
            <w:pPr>
              <w:pStyle w:val="LAText"/>
              <w:rPr>
                <w:szCs w:val="21"/>
              </w:rPr>
            </w:pPr>
            <w:r w:rsidRPr="00536F10">
              <w:rPr>
                <w:i/>
              </w:rPr>
              <w:lastRenderedPageBreak/>
              <w:fldChar w:fldCharType="begin"/>
            </w:r>
            <w:r w:rsidRPr="00536F10">
              <w:rPr>
                <w:i/>
              </w:rPr>
              <w:instrText>LL_ID:hqgvg8mDWq6t47yRX</w:instrText>
            </w:r>
            <w:r w:rsidRPr="00536F10">
              <w:rPr>
                <w:i/>
              </w:rPr>
              <w:fldChar w:fldCharType="separate"/>
            </w:r>
            <w:r w:rsidRPr="00536F10">
              <w:rPr>
                <w:i/>
              </w:rPr>
              <w:fldChar w:fldCharType="end"/>
            </w:r>
            <w:r w:rsidRPr="00536F10">
              <w:rPr>
                <w:i/>
              </w:rPr>
              <w:t>Gegenstand der Referenz sind individuelle betreuende Maßnahmen für Leistungsberechtigte aus dem Rechtskreis der Sozialgesetzbücher. Individuell betreuende Maßnahmen sind solche Maßnahmen, die eine auf die individuelle Person und deren Situation zentrierte Betreuung vorsehen</w:t>
            </w:r>
            <w:r>
              <w:rPr>
                <w:i/>
              </w:rPr>
              <w:t>.</w:t>
            </w:r>
          </w:p>
        </w:tc>
        <w:tc>
          <w:tcPr>
            <w:tcW w:w="3045" w:type="pct"/>
            <w:shd w:val="clear" w:color="auto" w:fill="F2F2F2" w:themeFill="background1" w:themeFillShade="F2"/>
          </w:tcPr>
          <w:p w14:paraId="7563B05E" w14:textId="77777777" w:rsidR="00536F10" w:rsidRDefault="00536F10" w:rsidP="00A14DD2">
            <w:pPr>
              <w:pStyle w:val="LAText"/>
              <w:ind w:left="459" w:hanging="459"/>
              <w:rPr>
                <w:szCs w:val="21"/>
              </w:rPr>
            </w:pPr>
            <w:sdt>
              <w:sdtPr>
                <w:rPr>
                  <w:szCs w:val="21"/>
                </w:rPr>
                <w:id w:val="-205409891"/>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356937">
              <w:rPr>
                <w:szCs w:val="21"/>
              </w:rPr>
              <w:tab/>
              <w:t>ja</w:t>
            </w:r>
          </w:p>
          <w:p w14:paraId="0C7201B5" w14:textId="77777777" w:rsidR="00536F10" w:rsidRPr="00452B68" w:rsidRDefault="00536F10" w:rsidP="00A14DD2">
            <w:pPr>
              <w:pStyle w:val="LAText"/>
              <w:rPr>
                <w:i/>
                <w:szCs w:val="21"/>
              </w:rPr>
            </w:pPr>
            <w:r w:rsidRPr="00452B68">
              <w:rPr>
                <w:i/>
                <w:szCs w:val="21"/>
              </w:rPr>
              <w:t xml:space="preserve">Falls der Bieter „ja“ </w:t>
            </w:r>
            <w:r>
              <w:rPr>
                <w:i/>
                <w:szCs w:val="21"/>
              </w:rPr>
              <w:t>ankreuzt</w:t>
            </w:r>
            <w:r w:rsidRPr="00452B68">
              <w:rPr>
                <w:i/>
                <w:szCs w:val="21"/>
              </w:rPr>
              <w:t xml:space="preserve">, hat er </w:t>
            </w:r>
            <w:r>
              <w:rPr>
                <w:i/>
                <w:szCs w:val="21"/>
              </w:rPr>
              <w:t>die folgenden Angaben zu machen</w:t>
            </w:r>
            <w:r w:rsidRPr="00452B68">
              <w:rPr>
                <w:i/>
                <w:szCs w:val="21"/>
              </w:rPr>
              <w:t>:</w:t>
            </w:r>
          </w:p>
          <w:p w14:paraId="0CB84477" w14:textId="77777777" w:rsidR="00536F10" w:rsidRDefault="00536F10" w:rsidP="00A14DD2">
            <w:pPr>
              <w:pStyle w:val="LAAufz1"/>
              <w:numPr>
                <w:ilvl w:val="0"/>
                <w:numId w:val="21"/>
              </w:numPr>
              <w:ind w:left="314" w:hanging="283"/>
            </w:pPr>
            <w:r>
              <w:t xml:space="preserve">Anzahl der individuell betreuten Teilnehmenden in dieser Referenz: </w:t>
            </w: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r>
              <w:t xml:space="preserve"> </w:t>
            </w:r>
          </w:p>
          <w:p w14:paraId="14273631" w14:textId="77777777" w:rsidR="00536F10" w:rsidRDefault="00536F10" w:rsidP="00A14DD2">
            <w:pPr>
              <w:pStyle w:val="LAAufz1"/>
              <w:numPr>
                <w:ilvl w:val="0"/>
                <w:numId w:val="21"/>
              </w:numPr>
              <w:ind w:left="314" w:hanging="283"/>
            </w:pPr>
            <w:r>
              <w:t xml:space="preserve">Angaben zu weiteren Referenzen mit Anzahl der Teilnehmenden die dabei gleichzeitig, d.h. während des gesamten Leistungszeitraums dieser Referenz parallel, individuell betreut wurden: </w:t>
            </w:r>
          </w:p>
          <w:tbl>
            <w:tblPr>
              <w:tblStyle w:val="Tabellenraster"/>
              <w:tblW w:w="0" w:type="auto"/>
              <w:tblInd w:w="314" w:type="dxa"/>
              <w:tblLook w:val="04A0" w:firstRow="1" w:lastRow="0" w:firstColumn="1" w:lastColumn="0" w:noHBand="0" w:noVBand="1"/>
            </w:tblPr>
            <w:tblGrid>
              <w:gridCol w:w="1578"/>
              <w:gridCol w:w="3403"/>
            </w:tblGrid>
            <w:tr w:rsidR="00536F10" w14:paraId="06408072" w14:textId="77777777" w:rsidTr="00A14DD2">
              <w:tc>
                <w:tcPr>
                  <w:tcW w:w="1578" w:type="dxa"/>
                </w:tcPr>
                <w:p w14:paraId="3F56A8AD"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7A91DB7F" w14:textId="77777777" w:rsidR="00536F10" w:rsidRDefault="00536F10" w:rsidP="00A14DD2">
                  <w:pPr>
                    <w:pStyle w:val="LAAufz1"/>
                    <w:numPr>
                      <w:ilvl w:val="0"/>
                      <w:numId w:val="0"/>
                    </w:numPr>
                  </w:pPr>
                </w:p>
              </w:tc>
              <w:tc>
                <w:tcPr>
                  <w:tcW w:w="3403" w:type="dxa"/>
                </w:tcPr>
                <w:p w14:paraId="489E917F"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 xml:space="preserve">Entweder (1) Nennung der Tabellen-Nr. der angegebenen Referenz aus SGB II oder (2) Beschreibung der weiteren </w:t>
                  </w:r>
                  <w:r>
                    <w:rPr>
                      <w:noProof/>
                    </w:rPr>
                    <w:lastRenderedPageBreak/>
                    <w:t>Referenz(en) unter Nennung des Rechtskreis nach SGB</w:t>
                  </w:r>
                  <w:r>
                    <w:fldChar w:fldCharType="end"/>
                  </w:r>
                </w:p>
              </w:tc>
            </w:tr>
            <w:tr w:rsidR="00536F10" w14:paraId="7AEF4915" w14:textId="77777777" w:rsidTr="00A14DD2">
              <w:tc>
                <w:tcPr>
                  <w:tcW w:w="1578" w:type="dxa"/>
                </w:tcPr>
                <w:p w14:paraId="738C3794" w14:textId="77777777" w:rsidR="00536F10" w:rsidRDefault="00536F10" w:rsidP="00A14DD2">
                  <w:pPr>
                    <w:pStyle w:val="LAAufz1"/>
                    <w:numPr>
                      <w:ilvl w:val="0"/>
                      <w:numId w:val="0"/>
                    </w:numPr>
                    <w:ind w:left="31"/>
                  </w:pPr>
                  <w:r>
                    <w:lastRenderedPageBreak/>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653D225F" w14:textId="77777777" w:rsidR="00536F10" w:rsidRDefault="00536F10" w:rsidP="00A14DD2">
                  <w:pPr>
                    <w:pStyle w:val="LAAufz1"/>
                    <w:numPr>
                      <w:ilvl w:val="0"/>
                      <w:numId w:val="0"/>
                    </w:numPr>
                  </w:pPr>
                </w:p>
              </w:tc>
              <w:tc>
                <w:tcPr>
                  <w:tcW w:w="3403" w:type="dxa"/>
                </w:tcPr>
                <w:p w14:paraId="755C8F38"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536F10" w14:paraId="1710C83A" w14:textId="77777777" w:rsidTr="00A14DD2">
              <w:tc>
                <w:tcPr>
                  <w:tcW w:w="1578" w:type="dxa"/>
                </w:tcPr>
                <w:p w14:paraId="48D3A0A4"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79C690B6" w14:textId="77777777" w:rsidR="00536F10" w:rsidRDefault="00536F10" w:rsidP="00A14DD2">
                  <w:pPr>
                    <w:pStyle w:val="LAAufz1"/>
                    <w:numPr>
                      <w:ilvl w:val="0"/>
                      <w:numId w:val="0"/>
                    </w:numPr>
                  </w:pPr>
                </w:p>
              </w:tc>
              <w:tc>
                <w:tcPr>
                  <w:tcW w:w="3403" w:type="dxa"/>
                </w:tcPr>
                <w:p w14:paraId="51AA8DDA"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536F10" w14:paraId="548A5D19" w14:textId="77777777" w:rsidTr="00A14DD2">
              <w:tc>
                <w:tcPr>
                  <w:tcW w:w="1578" w:type="dxa"/>
                </w:tcPr>
                <w:p w14:paraId="79DE1F5A"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5965A812" w14:textId="77777777" w:rsidR="00536F10" w:rsidRDefault="00536F10" w:rsidP="00A14DD2">
                  <w:pPr>
                    <w:pStyle w:val="LAAufz1"/>
                    <w:numPr>
                      <w:ilvl w:val="0"/>
                      <w:numId w:val="0"/>
                    </w:numPr>
                  </w:pPr>
                </w:p>
              </w:tc>
              <w:tc>
                <w:tcPr>
                  <w:tcW w:w="3403" w:type="dxa"/>
                </w:tcPr>
                <w:p w14:paraId="2BED956E"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bl>
          <w:p w14:paraId="5B227480" w14:textId="77777777" w:rsidR="00536F10" w:rsidRDefault="00536F10" w:rsidP="00A14DD2">
            <w:pPr>
              <w:pStyle w:val="LAText"/>
              <w:spacing w:before="0"/>
              <w:ind w:left="459" w:hanging="459"/>
              <w:rPr>
                <w:szCs w:val="21"/>
              </w:rPr>
            </w:pPr>
          </w:p>
          <w:p w14:paraId="71697B70" w14:textId="77777777" w:rsidR="00D44CA9" w:rsidRPr="00D44CA9" w:rsidRDefault="00D44CA9" w:rsidP="00D44CA9">
            <w:pPr>
              <w:pStyle w:val="LAText"/>
              <w:spacing w:before="0"/>
              <w:ind w:left="27" w:hanging="27"/>
              <w:rPr>
                <w:i/>
                <w:szCs w:val="21"/>
              </w:rPr>
            </w:pPr>
            <w:r w:rsidRPr="00D44CA9">
              <w:rPr>
                <w:i/>
                <w:szCs w:val="21"/>
              </w:rPr>
              <w:t xml:space="preserve">Wird die Erfüllung der Mindestanforderung anhand der Angaben des Bieters nicht nachgewiesen, kann die Referenz nicht berücksichtigt werden. </w:t>
            </w:r>
          </w:p>
          <w:p w14:paraId="4B4A0332" w14:textId="77777777" w:rsidR="00D44CA9" w:rsidRDefault="00D44CA9" w:rsidP="00A14DD2">
            <w:pPr>
              <w:pStyle w:val="LAText"/>
              <w:spacing w:before="0"/>
              <w:ind w:left="459" w:hanging="459"/>
              <w:rPr>
                <w:szCs w:val="21"/>
              </w:rPr>
            </w:pPr>
          </w:p>
          <w:p w14:paraId="53DC4C55" w14:textId="77777777" w:rsidR="00536F10" w:rsidRPr="009014DC" w:rsidRDefault="00536F10" w:rsidP="00A14DD2">
            <w:pPr>
              <w:pStyle w:val="LAText"/>
              <w:spacing w:before="0"/>
              <w:ind w:left="459" w:hanging="459"/>
              <w:rPr>
                <w:szCs w:val="21"/>
                <w:highlight w:val="yellow"/>
              </w:rPr>
            </w:pPr>
            <w:sdt>
              <w:sdtPr>
                <w:rPr>
                  <w:szCs w:val="21"/>
                </w:rPr>
                <w:id w:val="632447666"/>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bl>
    <w:p w14:paraId="40371226" w14:textId="1992BD5D" w:rsidR="00536F10" w:rsidRDefault="00536F10" w:rsidP="00536F10">
      <w:pPr>
        <w:pStyle w:val="LAText1"/>
      </w:pPr>
    </w:p>
    <w:p w14:paraId="2D775E78" w14:textId="77777777" w:rsidR="00536F10" w:rsidRDefault="00536F10">
      <w:pPr>
        <w:spacing w:after="160" w:line="259" w:lineRule="auto"/>
        <w:rPr>
          <w:rFonts w:eastAsia="Times New Roman" w:cs="Times New Roman"/>
          <w:szCs w:val="24"/>
          <w:lang w:eastAsia="de-DE"/>
        </w:rPr>
      </w:pPr>
      <w:r>
        <w:br w:type="page"/>
      </w:r>
    </w:p>
    <w:p w14:paraId="2226E824" w14:textId="32C54A8D" w:rsidR="001C4D58" w:rsidRDefault="001C4D58" w:rsidP="001C4D58">
      <w:pPr>
        <w:pStyle w:val="LAEbene2"/>
      </w:pPr>
      <w:r w:rsidRPr="006734FE">
        <w:lastRenderedPageBreak/>
        <w:fldChar w:fldCharType="begin"/>
      </w:r>
      <w:r w:rsidRPr="006734FE">
        <w:instrText>LL_ID:aSFDnaeikwtMx8bih</w:instrText>
      </w:r>
      <w:r w:rsidRPr="006734FE">
        <w:fldChar w:fldCharType="separate"/>
      </w:r>
      <w:r w:rsidRPr="006734FE">
        <w:fldChar w:fldCharType="end"/>
      </w:r>
      <w:r>
        <w:t xml:space="preserve">Referenz </w:t>
      </w:r>
      <w:r w:rsidRPr="006734FE">
        <w:t xml:space="preserve">Nr. </w:t>
      </w:r>
      <w:r>
        <w:t>4</w:t>
      </w:r>
      <w:r w:rsidRPr="006734FE">
        <w:t xml:space="preserve"> </w:t>
      </w:r>
    </w:p>
    <w:p w14:paraId="031A52DE" w14:textId="77777777" w:rsidR="00536F10" w:rsidRPr="00536F10" w:rsidRDefault="00536F10" w:rsidP="00536F10">
      <w:pPr>
        <w:pStyle w:val="LAText1"/>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8"/>
        <w:gridCol w:w="5238"/>
      </w:tblGrid>
      <w:tr w:rsidR="00536F10" w:rsidRPr="009014DC" w14:paraId="5A89AEA2" w14:textId="77777777" w:rsidTr="00A14DD2">
        <w:tc>
          <w:tcPr>
            <w:tcW w:w="5000" w:type="pct"/>
            <w:gridSpan w:val="2"/>
            <w:shd w:val="clear" w:color="auto" w:fill="D9D9D9" w:themeFill="background1" w:themeFillShade="D9"/>
          </w:tcPr>
          <w:p w14:paraId="23E9C725" w14:textId="51EA6FFE" w:rsidR="00536F10" w:rsidRPr="009014DC" w:rsidRDefault="00536F10" w:rsidP="00A14DD2">
            <w:pPr>
              <w:pStyle w:val="LAText"/>
              <w:rPr>
                <w:b/>
                <w:szCs w:val="21"/>
              </w:rPr>
            </w:pPr>
            <w:r w:rsidRPr="009014DC">
              <w:rPr>
                <w:b/>
                <w:szCs w:val="21"/>
              </w:rPr>
              <w:t xml:space="preserve">Referenz Nr. </w:t>
            </w:r>
            <w:r>
              <w:rPr>
                <w:b/>
                <w:szCs w:val="21"/>
              </w:rPr>
              <w:t>4</w:t>
            </w:r>
          </w:p>
        </w:tc>
      </w:tr>
      <w:tr w:rsidR="00536F10" w:rsidRPr="009014DC" w14:paraId="4DD00521" w14:textId="77777777" w:rsidTr="00A14DD2">
        <w:tc>
          <w:tcPr>
            <w:tcW w:w="2111" w:type="pct"/>
            <w:tcBorders>
              <w:top w:val="single" w:sz="2" w:space="0" w:color="auto"/>
              <w:left w:val="single" w:sz="2" w:space="0" w:color="auto"/>
              <w:bottom w:val="single" w:sz="2" w:space="0" w:color="auto"/>
              <w:right w:val="single" w:sz="4" w:space="0" w:color="auto"/>
            </w:tcBorders>
            <w:shd w:val="clear" w:color="auto" w:fill="F2F2F2" w:themeFill="background1" w:themeFillShade="F2"/>
            <w:vAlign w:val="center"/>
            <w:hideMark/>
          </w:tcPr>
          <w:p w14:paraId="6EFD65AC" w14:textId="77777777" w:rsidR="00536F10" w:rsidRPr="009014DC" w:rsidRDefault="00536F10" w:rsidP="00A14DD2">
            <w:pPr>
              <w:pStyle w:val="LAText"/>
              <w:rPr>
                <w:b/>
                <w:szCs w:val="21"/>
              </w:rPr>
            </w:pPr>
            <w:r w:rsidRPr="009014DC">
              <w:rPr>
                <w:szCs w:val="21"/>
              </w:rPr>
              <w:t>Bei Bietergemeinschaften: Name des Mitglieds, das die Referenz erbracht hat:</w:t>
            </w:r>
          </w:p>
        </w:tc>
        <w:tc>
          <w:tcPr>
            <w:tcW w:w="2889" w:type="pct"/>
            <w:tcBorders>
              <w:top w:val="single" w:sz="2" w:space="0" w:color="auto"/>
              <w:left w:val="single" w:sz="2" w:space="0" w:color="auto"/>
              <w:bottom w:val="single" w:sz="2" w:space="0" w:color="auto"/>
              <w:right w:val="single" w:sz="4" w:space="0" w:color="auto"/>
            </w:tcBorders>
            <w:shd w:val="clear" w:color="auto" w:fill="F2F2F2" w:themeFill="background1" w:themeFillShade="F2"/>
            <w:vAlign w:val="center"/>
            <w:hideMark/>
          </w:tcPr>
          <w:p w14:paraId="0A327C1C" w14:textId="77777777" w:rsidR="00536F10" w:rsidRPr="009014DC" w:rsidRDefault="00536F10" w:rsidP="00A14DD2">
            <w:pPr>
              <w:spacing w:line="312" w:lineRule="auto"/>
              <w:rPr>
                <w:b/>
                <w:szCs w:val="21"/>
              </w:rPr>
            </w:pPr>
            <w:r w:rsidRPr="009014DC">
              <w:rPr>
                <w:i/>
                <w:szCs w:val="21"/>
              </w:rPr>
              <w:fldChar w:fldCharType="begin">
                <w:ffData>
                  <w:name w:val=""/>
                  <w:enabled/>
                  <w:calcOnExit/>
                  <w:textInput>
                    <w:default w:val="Name des Mitglieds der Bietergemeinschaft, das die Referenz erbracht ha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Name des Mitglieds der Bietergemeinschaft, das die Referenz erbracht hat</w:t>
            </w:r>
            <w:r w:rsidRPr="009014DC">
              <w:rPr>
                <w:i/>
                <w:szCs w:val="21"/>
              </w:rPr>
              <w:fldChar w:fldCharType="end"/>
            </w:r>
          </w:p>
        </w:tc>
      </w:tr>
      <w:tr w:rsidR="00536F10" w:rsidRPr="009014DC" w14:paraId="0DC9A99E" w14:textId="77777777" w:rsidTr="00A14DD2">
        <w:trPr>
          <w:trHeight w:val="881"/>
        </w:trPr>
        <w:tc>
          <w:tcPr>
            <w:tcW w:w="2111" w:type="pct"/>
            <w:shd w:val="clear" w:color="auto" w:fill="F2F2F2" w:themeFill="background1" w:themeFillShade="F2"/>
          </w:tcPr>
          <w:p w14:paraId="40619D5A" w14:textId="77777777" w:rsidR="00536F10" w:rsidRPr="009014DC" w:rsidRDefault="00536F10" w:rsidP="00A14DD2">
            <w:pPr>
              <w:pStyle w:val="LAText"/>
              <w:rPr>
                <w:szCs w:val="21"/>
              </w:rPr>
            </w:pPr>
            <w:r w:rsidRPr="009014DC">
              <w:rPr>
                <w:szCs w:val="21"/>
              </w:rPr>
              <w:t>Rolle des Referenznehmers in der Referenz:</w:t>
            </w:r>
          </w:p>
        </w:tc>
        <w:tc>
          <w:tcPr>
            <w:tcW w:w="2889" w:type="pct"/>
            <w:shd w:val="clear" w:color="auto" w:fill="F2F2F2" w:themeFill="background1" w:themeFillShade="F2"/>
          </w:tcPr>
          <w:p w14:paraId="7BDE61C7" w14:textId="77777777" w:rsidR="00536F10" w:rsidRPr="009014DC" w:rsidRDefault="00536F10" w:rsidP="00A14DD2">
            <w:pPr>
              <w:spacing w:line="312" w:lineRule="auto"/>
              <w:rPr>
                <w:szCs w:val="21"/>
              </w:rPr>
            </w:pPr>
            <w:sdt>
              <w:sdtPr>
                <w:rPr>
                  <w:szCs w:val="21"/>
                </w:rPr>
                <w:id w:val="357712475"/>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 xml:space="preserve"> Auftragnehmer</w:t>
            </w:r>
          </w:p>
          <w:p w14:paraId="1D5A1890" w14:textId="77777777" w:rsidR="00536F10" w:rsidRPr="009014DC" w:rsidRDefault="00536F10" w:rsidP="00A14DD2">
            <w:pPr>
              <w:spacing w:line="312" w:lineRule="auto"/>
              <w:rPr>
                <w:szCs w:val="21"/>
              </w:rPr>
            </w:pPr>
            <w:sdt>
              <w:sdtPr>
                <w:rPr>
                  <w:szCs w:val="21"/>
                </w:rPr>
                <w:id w:val="-471219530"/>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Mitglied einer Bietergemeinschaft </w:t>
            </w:r>
          </w:p>
          <w:p w14:paraId="246D1D2A" w14:textId="77777777" w:rsidR="00536F10" w:rsidRPr="009014DC" w:rsidRDefault="00536F10" w:rsidP="00A14DD2">
            <w:pPr>
              <w:spacing w:line="312" w:lineRule="auto"/>
              <w:rPr>
                <w:szCs w:val="21"/>
              </w:rPr>
            </w:pPr>
            <w:sdt>
              <w:sdtPr>
                <w:rPr>
                  <w:szCs w:val="21"/>
                </w:rPr>
                <w:id w:val="945819334"/>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Unterauftragnehmer </w:t>
            </w:r>
          </w:p>
          <w:p w14:paraId="0904875D" w14:textId="77777777" w:rsidR="00536F10" w:rsidRPr="009014DC" w:rsidRDefault="00536F10" w:rsidP="00A14DD2">
            <w:pPr>
              <w:pStyle w:val="LAText"/>
              <w:spacing w:before="0"/>
              <w:rPr>
                <w:szCs w:val="21"/>
              </w:rPr>
            </w:pPr>
            <w:sdt>
              <w:sdtPr>
                <w:rPr>
                  <w:szCs w:val="21"/>
                </w:rPr>
                <w:id w:val="142021557"/>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Sonstiges (Angabe der Rolle des Referenznehmers: </w:t>
            </w:r>
            <w:r w:rsidRPr="009014DC">
              <w:rPr>
                <w:i/>
                <w:noProof/>
                <w:szCs w:val="21"/>
              </w:rPr>
              <w:fldChar w:fldCharType="begin">
                <w:ffData>
                  <w:name w:val=""/>
                  <w:enabled/>
                  <w:calcOnExit/>
                  <w:textInput>
                    <w:default w:val="Rolle des Referenznehmers"/>
                  </w:textInput>
                </w:ffData>
              </w:fldChar>
            </w:r>
            <w:r w:rsidRPr="009014DC">
              <w:rPr>
                <w:i/>
                <w:noProof/>
                <w:szCs w:val="21"/>
              </w:rPr>
              <w:instrText xml:space="preserve"> FORMTEXT </w:instrText>
            </w:r>
            <w:r w:rsidRPr="009014DC">
              <w:rPr>
                <w:i/>
                <w:noProof/>
                <w:szCs w:val="21"/>
              </w:rPr>
            </w:r>
            <w:r w:rsidRPr="009014DC">
              <w:rPr>
                <w:i/>
                <w:noProof/>
                <w:szCs w:val="21"/>
              </w:rPr>
              <w:fldChar w:fldCharType="separate"/>
            </w:r>
            <w:r w:rsidRPr="009014DC">
              <w:rPr>
                <w:i/>
                <w:noProof/>
                <w:szCs w:val="21"/>
              </w:rPr>
              <w:t>Rolle des Referenznehmers</w:t>
            </w:r>
            <w:r w:rsidRPr="009014DC">
              <w:rPr>
                <w:i/>
                <w:noProof/>
                <w:szCs w:val="21"/>
              </w:rPr>
              <w:fldChar w:fldCharType="end"/>
            </w:r>
            <w:r w:rsidRPr="009014DC">
              <w:rPr>
                <w:i/>
                <w:noProof/>
                <w:szCs w:val="21"/>
              </w:rPr>
              <w:t>)</w:t>
            </w:r>
          </w:p>
        </w:tc>
      </w:tr>
      <w:tr w:rsidR="00536F10" w:rsidRPr="009014DC" w14:paraId="28D148D6" w14:textId="77777777" w:rsidTr="00A14DD2">
        <w:trPr>
          <w:trHeight w:val="881"/>
        </w:trPr>
        <w:tc>
          <w:tcPr>
            <w:tcW w:w="2111" w:type="pct"/>
            <w:shd w:val="clear" w:color="auto" w:fill="F2F2F2" w:themeFill="background1" w:themeFillShade="F2"/>
          </w:tcPr>
          <w:p w14:paraId="0C7CDA09" w14:textId="77777777" w:rsidR="00536F10" w:rsidRPr="009014DC" w:rsidRDefault="00536F10" w:rsidP="00A14DD2">
            <w:pPr>
              <w:pStyle w:val="LAText"/>
              <w:rPr>
                <w:szCs w:val="21"/>
              </w:rPr>
            </w:pPr>
            <w:r w:rsidRPr="009014DC">
              <w:rPr>
                <w:szCs w:val="21"/>
              </w:rPr>
              <w:t>Beschreibung de</w:t>
            </w:r>
            <w:r>
              <w:rPr>
                <w:szCs w:val="21"/>
              </w:rPr>
              <w:t>r</w:t>
            </w:r>
            <w:r w:rsidRPr="009014DC">
              <w:rPr>
                <w:szCs w:val="21"/>
              </w:rPr>
              <w:t xml:space="preserve"> Referenz:</w:t>
            </w:r>
          </w:p>
        </w:tc>
        <w:tc>
          <w:tcPr>
            <w:tcW w:w="2889" w:type="pct"/>
            <w:shd w:val="clear" w:color="auto" w:fill="F2F2F2" w:themeFill="background1" w:themeFillShade="F2"/>
          </w:tcPr>
          <w:p w14:paraId="2CC53142" w14:textId="77777777" w:rsidR="00536F10" w:rsidRPr="009014DC" w:rsidRDefault="00536F10" w:rsidP="00A14DD2">
            <w:pPr>
              <w:spacing w:before="240" w:line="312" w:lineRule="auto"/>
              <w:rPr>
                <w:i/>
                <w:szCs w:val="21"/>
              </w:rPr>
            </w:pPr>
            <w:r>
              <w:rPr>
                <w:i/>
                <w:szCs w:val="21"/>
              </w:rPr>
              <w:fldChar w:fldCharType="begin">
                <w:ffData>
                  <w:name w:val=""/>
                  <w:enabled/>
                  <w:calcOnExit/>
                  <w:textInput>
                    <w:default w:val="Beschreibung der Referenz"/>
                  </w:textInput>
                </w:ffData>
              </w:fldChar>
            </w:r>
            <w:r>
              <w:rPr>
                <w:i/>
                <w:szCs w:val="21"/>
              </w:rPr>
              <w:instrText xml:space="preserve"> FORMTEXT </w:instrText>
            </w:r>
            <w:r>
              <w:rPr>
                <w:i/>
                <w:szCs w:val="21"/>
              </w:rPr>
            </w:r>
            <w:r>
              <w:rPr>
                <w:i/>
                <w:szCs w:val="21"/>
              </w:rPr>
              <w:fldChar w:fldCharType="separate"/>
            </w:r>
            <w:r>
              <w:rPr>
                <w:i/>
                <w:noProof/>
                <w:szCs w:val="21"/>
              </w:rPr>
              <w:t>Beschreibung der Referenz</w:t>
            </w:r>
            <w:r>
              <w:rPr>
                <w:i/>
                <w:szCs w:val="21"/>
              </w:rPr>
              <w:fldChar w:fldCharType="end"/>
            </w:r>
          </w:p>
          <w:p w14:paraId="23FF8E57" w14:textId="77777777" w:rsidR="00536F10" w:rsidRPr="009014DC" w:rsidRDefault="00536F10" w:rsidP="00A14DD2">
            <w:pPr>
              <w:spacing w:line="312" w:lineRule="auto"/>
              <w:rPr>
                <w:i/>
                <w:szCs w:val="21"/>
              </w:rPr>
            </w:pPr>
          </w:p>
          <w:p w14:paraId="1E045F86" w14:textId="77777777" w:rsidR="00536F10" w:rsidRPr="009014DC" w:rsidRDefault="00536F10" w:rsidP="00A14DD2">
            <w:pPr>
              <w:pStyle w:val="LAText"/>
              <w:rPr>
                <w:i/>
                <w:szCs w:val="21"/>
              </w:rPr>
            </w:pPr>
          </w:p>
        </w:tc>
      </w:tr>
      <w:tr w:rsidR="00536F10" w:rsidRPr="009014DC" w14:paraId="10B53D40" w14:textId="77777777" w:rsidTr="00A14DD2">
        <w:trPr>
          <w:trHeight w:val="690"/>
        </w:trPr>
        <w:tc>
          <w:tcPr>
            <w:tcW w:w="2111" w:type="pct"/>
            <w:shd w:val="clear" w:color="auto" w:fill="F2F2F2" w:themeFill="background1" w:themeFillShade="F2"/>
          </w:tcPr>
          <w:p w14:paraId="7FE3F335" w14:textId="77777777" w:rsidR="00536F10" w:rsidRPr="009014DC" w:rsidRDefault="00536F10" w:rsidP="00A14DD2">
            <w:pPr>
              <w:pStyle w:val="LAText"/>
              <w:rPr>
                <w:szCs w:val="21"/>
              </w:rPr>
            </w:pPr>
            <w:r w:rsidRPr="009014DC">
              <w:rPr>
                <w:szCs w:val="21"/>
              </w:rPr>
              <w:t>Auftragswert in EUR netto:</w:t>
            </w:r>
          </w:p>
        </w:tc>
        <w:tc>
          <w:tcPr>
            <w:tcW w:w="2889" w:type="pct"/>
            <w:shd w:val="clear" w:color="auto" w:fill="F2F2F2" w:themeFill="background1" w:themeFillShade="F2"/>
          </w:tcPr>
          <w:p w14:paraId="66F644AB" w14:textId="77777777" w:rsidR="00536F10" w:rsidRPr="009014DC" w:rsidRDefault="00536F10" w:rsidP="00A14DD2">
            <w:pPr>
              <w:pStyle w:val="LAText"/>
              <w:rPr>
                <w:i/>
                <w:szCs w:val="21"/>
              </w:rPr>
            </w:pPr>
            <w:r w:rsidRPr="009014DC">
              <w:rPr>
                <w:i/>
                <w:szCs w:val="21"/>
              </w:rPr>
              <w:fldChar w:fldCharType="begin">
                <w:ffData>
                  <w:name w:val=""/>
                  <w:enabled/>
                  <w:calcOnExit/>
                  <w:textInput>
                    <w:default w:val="Wert des Auftrag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Wert des Auftrags</w:t>
            </w:r>
            <w:r w:rsidRPr="009014DC">
              <w:rPr>
                <w:i/>
                <w:szCs w:val="21"/>
              </w:rPr>
              <w:fldChar w:fldCharType="end"/>
            </w:r>
            <w:r w:rsidRPr="009014DC">
              <w:rPr>
                <w:i/>
                <w:szCs w:val="21"/>
              </w:rPr>
              <w:t xml:space="preserve"> EUR netto</w:t>
            </w:r>
          </w:p>
        </w:tc>
      </w:tr>
      <w:tr w:rsidR="00536F10" w:rsidRPr="009014DC" w14:paraId="47897AA9" w14:textId="77777777" w:rsidTr="00A14DD2">
        <w:trPr>
          <w:trHeight w:val="690"/>
        </w:trPr>
        <w:tc>
          <w:tcPr>
            <w:tcW w:w="2111" w:type="pct"/>
            <w:shd w:val="clear" w:color="auto" w:fill="F2F2F2" w:themeFill="background1" w:themeFillShade="F2"/>
          </w:tcPr>
          <w:p w14:paraId="13FB6DA9" w14:textId="77777777" w:rsidR="00536F10" w:rsidRPr="009014DC" w:rsidRDefault="00536F10" w:rsidP="00A14DD2">
            <w:pPr>
              <w:pStyle w:val="LAText"/>
              <w:rPr>
                <w:szCs w:val="21"/>
              </w:rPr>
            </w:pPr>
            <w:r w:rsidRPr="009014DC">
              <w:rPr>
                <w:szCs w:val="21"/>
              </w:rPr>
              <w:t xml:space="preserve">Erbringungszeitraum (Zeitraum der Leistungserbringung); sofern die Referenz zum Zeitpunkt der Einreichung des Angebots noch nicht beendet ist, ist in der Zeile </w:t>
            </w:r>
            <w:r w:rsidRPr="009014DC">
              <w:rPr>
                <w:i/>
                <w:iCs/>
                <w:szCs w:val="21"/>
              </w:rPr>
              <w:t>„Ende: Monat / Jahr oder laufend“</w:t>
            </w:r>
            <w:r w:rsidRPr="009014DC">
              <w:rPr>
                <w:szCs w:val="21"/>
              </w:rPr>
              <w:t xml:space="preserve"> „laufend“ anzugeben:</w:t>
            </w:r>
          </w:p>
        </w:tc>
        <w:tc>
          <w:tcPr>
            <w:tcW w:w="2889" w:type="pct"/>
            <w:shd w:val="clear" w:color="auto" w:fill="F2F2F2" w:themeFill="background1" w:themeFillShade="F2"/>
          </w:tcPr>
          <w:p w14:paraId="2FAAA2B8" w14:textId="77777777" w:rsidR="00536F10" w:rsidRPr="009014DC" w:rsidRDefault="00536F10" w:rsidP="00A14DD2">
            <w:pPr>
              <w:pStyle w:val="LAText"/>
              <w:rPr>
                <w:i/>
                <w:szCs w:val="21"/>
              </w:rPr>
            </w:pPr>
            <w:r w:rsidRPr="009014DC">
              <w:rPr>
                <w:szCs w:val="21"/>
              </w:rPr>
              <w:t>Beginn:</w:t>
            </w:r>
            <w:r w:rsidRPr="009014DC">
              <w:rPr>
                <w:i/>
                <w:szCs w:val="21"/>
              </w:rPr>
              <w:t xml:space="preserve"> </w:t>
            </w:r>
            <w:r w:rsidRPr="009014DC">
              <w:rPr>
                <w:i/>
                <w:szCs w:val="21"/>
              </w:rPr>
              <w:fldChar w:fldCharType="begin">
                <w:ffData>
                  <w:name w:val=""/>
                  <w:enabled/>
                  <w:calcOnExit/>
                  <w:textInput>
                    <w:default w:val="Monat / Jahr "/>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xml:space="preserve">Monat / Jahr </w:t>
            </w:r>
            <w:r w:rsidRPr="009014DC">
              <w:rPr>
                <w:i/>
                <w:szCs w:val="21"/>
              </w:rPr>
              <w:fldChar w:fldCharType="end"/>
            </w:r>
          </w:p>
          <w:p w14:paraId="40313AC5" w14:textId="77777777" w:rsidR="00536F10" w:rsidRPr="009014DC" w:rsidRDefault="00536F10" w:rsidP="00A14DD2">
            <w:pPr>
              <w:pStyle w:val="LAText"/>
              <w:rPr>
                <w:szCs w:val="21"/>
              </w:rPr>
            </w:pPr>
            <w:r w:rsidRPr="009014DC">
              <w:rPr>
                <w:iCs/>
                <w:szCs w:val="21"/>
              </w:rPr>
              <w:t>Ende:</w:t>
            </w:r>
            <w:r w:rsidRPr="009014DC">
              <w:rPr>
                <w:i/>
                <w:szCs w:val="21"/>
              </w:rPr>
              <w:t xml:space="preserve"> </w:t>
            </w:r>
            <w:r w:rsidRPr="009014DC">
              <w:rPr>
                <w:i/>
                <w:szCs w:val="21"/>
              </w:rPr>
              <w:fldChar w:fldCharType="begin">
                <w:ffData>
                  <w:name w:val=""/>
                  <w:enabled/>
                  <w:calcOnExit/>
                  <w:textInput>
                    <w:default w:val="Monat / Jahr oder laufend"/>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Monat / Jahr oder laufend</w:t>
            </w:r>
            <w:r w:rsidRPr="009014DC">
              <w:rPr>
                <w:i/>
                <w:szCs w:val="21"/>
              </w:rPr>
              <w:fldChar w:fldCharType="end"/>
            </w:r>
          </w:p>
          <w:p w14:paraId="3BA86DCF" w14:textId="77777777" w:rsidR="00536F10" w:rsidRPr="009014DC" w:rsidRDefault="00536F10" w:rsidP="00A14DD2">
            <w:pPr>
              <w:pStyle w:val="LAText"/>
              <w:rPr>
                <w:i/>
                <w:szCs w:val="21"/>
              </w:rPr>
            </w:pPr>
          </w:p>
        </w:tc>
      </w:tr>
      <w:tr w:rsidR="00536F10" w:rsidRPr="009014DC" w14:paraId="14B67B4F" w14:textId="77777777" w:rsidTr="00A14DD2">
        <w:trPr>
          <w:trHeight w:val="690"/>
        </w:trPr>
        <w:tc>
          <w:tcPr>
            <w:tcW w:w="2111" w:type="pct"/>
            <w:shd w:val="clear" w:color="auto" w:fill="F2F2F2" w:themeFill="background1" w:themeFillShade="F2"/>
          </w:tcPr>
          <w:p w14:paraId="003384C8" w14:textId="77777777" w:rsidR="00536F10" w:rsidRPr="009014DC" w:rsidRDefault="00536F10" w:rsidP="00A14DD2">
            <w:pPr>
              <w:pStyle w:val="LAText"/>
              <w:rPr>
                <w:szCs w:val="21"/>
              </w:rPr>
            </w:pPr>
            <w:r w:rsidRPr="009014DC">
              <w:rPr>
                <w:szCs w:val="21"/>
              </w:rPr>
              <w:t>Name des Auftraggebers, Straße, PLZ</w:t>
            </w:r>
            <w:r>
              <w:rPr>
                <w:szCs w:val="21"/>
              </w:rPr>
              <w:t xml:space="preserve"> und </w:t>
            </w:r>
            <w:r w:rsidRPr="009014DC">
              <w:rPr>
                <w:szCs w:val="21"/>
              </w:rPr>
              <w:t>Ort:</w:t>
            </w:r>
          </w:p>
        </w:tc>
        <w:tc>
          <w:tcPr>
            <w:tcW w:w="2889" w:type="pct"/>
            <w:shd w:val="clear" w:color="auto" w:fill="F2F2F2" w:themeFill="background1" w:themeFillShade="F2"/>
          </w:tcPr>
          <w:p w14:paraId="5379A8E6" w14:textId="77777777" w:rsidR="00536F10" w:rsidRPr="009014DC" w:rsidRDefault="00536F10" w:rsidP="00A14DD2">
            <w:pPr>
              <w:pStyle w:val="LAText"/>
              <w:rPr>
                <w:i/>
                <w:szCs w:val="21"/>
              </w:rPr>
            </w:pPr>
            <w:r w:rsidRPr="009014DC">
              <w:rPr>
                <w:i/>
                <w:szCs w:val="21"/>
              </w:rPr>
              <w:fldChar w:fldCharType="begin">
                <w:ffData>
                  <w:name w:val=""/>
                  <w:enabled/>
                  <w:calcOnExit/>
                  <w:textInput>
                    <w:default w:val="Name des Auftraggeber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Name des Auftraggebers</w:t>
            </w:r>
            <w:r w:rsidRPr="009014DC">
              <w:rPr>
                <w:szCs w:val="21"/>
              </w:rPr>
              <w:fldChar w:fldCharType="end"/>
            </w:r>
          </w:p>
          <w:p w14:paraId="7D515AE4" w14:textId="77777777" w:rsidR="00536F10" w:rsidRPr="009014DC" w:rsidRDefault="00536F10" w:rsidP="00A14DD2">
            <w:pPr>
              <w:pStyle w:val="LAText"/>
              <w:spacing w:before="0"/>
              <w:rPr>
                <w:i/>
                <w:szCs w:val="21"/>
              </w:rPr>
            </w:pPr>
            <w:r w:rsidRPr="009014DC">
              <w:rPr>
                <w:i/>
                <w:szCs w:val="21"/>
              </w:rPr>
              <w:fldChar w:fldCharType="begin">
                <w:ffData>
                  <w:name w:val="Text3"/>
                  <w:enabled/>
                  <w:calcOnExit/>
                  <w:textInput>
                    <w:default w:val="Straße, Hausnumme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Straße, Hausnummer</w:t>
            </w:r>
            <w:r w:rsidRPr="009014DC">
              <w:rPr>
                <w:szCs w:val="21"/>
              </w:rPr>
              <w:fldChar w:fldCharType="end"/>
            </w:r>
          </w:p>
          <w:p w14:paraId="3518D52A" w14:textId="77777777" w:rsidR="00536F10" w:rsidRPr="009014DC" w:rsidRDefault="00536F10" w:rsidP="00A14DD2">
            <w:pPr>
              <w:pStyle w:val="LAText"/>
              <w:spacing w:before="0"/>
              <w:rPr>
                <w:i/>
                <w:szCs w:val="21"/>
              </w:rPr>
            </w:pPr>
            <w:r w:rsidRPr="009014DC">
              <w:rPr>
                <w:i/>
                <w:szCs w:val="21"/>
              </w:rPr>
              <w:fldChar w:fldCharType="begin">
                <w:ffData>
                  <w:name w:val="Text4"/>
                  <w:enabled/>
                  <w:calcOnExit/>
                  <w:textInput>
                    <w:default w:val="PLZ, Or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PLZ, Ort</w:t>
            </w:r>
            <w:r w:rsidRPr="009014DC">
              <w:rPr>
                <w:szCs w:val="21"/>
              </w:rPr>
              <w:fldChar w:fldCharType="end"/>
            </w:r>
          </w:p>
        </w:tc>
      </w:tr>
    </w:tbl>
    <w:p w14:paraId="37A55161" w14:textId="77777777" w:rsidR="00536F10" w:rsidRPr="006734FE" w:rsidRDefault="00536F10" w:rsidP="00536F10">
      <w:pPr>
        <w:pStyle w:val="LAText"/>
      </w:pPr>
      <w:r w:rsidRPr="006734FE">
        <w:br w:type="page"/>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545"/>
        <w:gridCol w:w="5521"/>
      </w:tblGrid>
      <w:tr w:rsidR="00536F10" w14:paraId="2E2F44E4" w14:textId="77777777" w:rsidTr="00A14DD2">
        <w:tc>
          <w:tcPr>
            <w:tcW w:w="5000" w:type="pct"/>
            <w:gridSpan w:val="2"/>
            <w:shd w:val="clear" w:color="auto" w:fill="D9D9D9" w:themeFill="background1" w:themeFillShade="D9"/>
          </w:tcPr>
          <w:p w14:paraId="5C2FBB3F" w14:textId="77777777" w:rsidR="00536F10" w:rsidRPr="00356937" w:rsidRDefault="00536F10" w:rsidP="00A14DD2">
            <w:pPr>
              <w:pStyle w:val="LAText"/>
              <w:ind w:left="459" w:hanging="459"/>
              <w:rPr>
                <w:b/>
                <w:szCs w:val="21"/>
                <w:highlight w:val="yellow"/>
              </w:rPr>
            </w:pPr>
            <w:r w:rsidRPr="00356937">
              <w:rPr>
                <w:b/>
                <w:szCs w:val="21"/>
              </w:rPr>
              <w:lastRenderedPageBreak/>
              <w:t>Angaben zur Geeignetheit der Referenz</w:t>
            </w:r>
          </w:p>
        </w:tc>
      </w:tr>
      <w:tr w:rsidR="00536F10" w:rsidRPr="009014DC" w14:paraId="34F99F88" w14:textId="77777777" w:rsidTr="00A14DD2">
        <w:tc>
          <w:tcPr>
            <w:tcW w:w="1955" w:type="pct"/>
            <w:shd w:val="clear" w:color="auto" w:fill="F2F2F2" w:themeFill="background1" w:themeFillShade="F2"/>
          </w:tcPr>
          <w:p w14:paraId="6672B2F8" w14:textId="77777777" w:rsidR="00536F10" w:rsidRPr="009014DC" w:rsidRDefault="00536F10" w:rsidP="00A14DD2">
            <w:pPr>
              <w:pStyle w:val="LAText"/>
              <w:rPr>
                <w:szCs w:val="21"/>
              </w:rPr>
            </w:pPr>
            <w:r w:rsidRPr="006734FE">
              <w:t>Gegenstand der Referenz sind individuelle betreuende Maßnahmen aus dem Rechtskreis des SGB II für gesundheitlich</w:t>
            </w:r>
            <w:r>
              <w:t>, d.h. physisch oder psychisch</w:t>
            </w:r>
            <w:r w:rsidRPr="006734FE">
              <w:t xml:space="preserve"> beeinträchtigte bzw. eingeschränkte </w:t>
            </w:r>
            <w:r>
              <w:t>Leistungsberechtigte:</w:t>
            </w:r>
          </w:p>
        </w:tc>
        <w:tc>
          <w:tcPr>
            <w:tcW w:w="3045" w:type="pct"/>
            <w:shd w:val="clear" w:color="auto" w:fill="F2F2F2" w:themeFill="background1" w:themeFillShade="F2"/>
          </w:tcPr>
          <w:p w14:paraId="5948D39F" w14:textId="77777777" w:rsidR="00536F10" w:rsidRPr="00356937" w:rsidRDefault="00536F10" w:rsidP="00A14DD2">
            <w:pPr>
              <w:pStyle w:val="LAText"/>
              <w:ind w:left="459" w:hanging="459"/>
              <w:rPr>
                <w:szCs w:val="21"/>
              </w:rPr>
            </w:pPr>
            <w:sdt>
              <w:sdtPr>
                <w:rPr>
                  <w:szCs w:val="21"/>
                </w:rPr>
                <w:id w:val="1668906155"/>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ja</w:t>
            </w:r>
          </w:p>
          <w:p w14:paraId="59EB5A72" w14:textId="77777777" w:rsidR="00536F10" w:rsidRPr="009014DC" w:rsidRDefault="00536F10" w:rsidP="00A14DD2">
            <w:pPr>
              <w:pStyle w:val="LAText"/>
              <w:spacing w:before="0"/>
              <w:ind w:left="459" w:hanging="459"/>
              <w:rPr>
                <w:szCs w:val="21"/>
                <w:highlight w:val="yellow"/>
              </w:rPr>
            </w:pPr>
            <w:sdt>
              <w:sdtPr>
                <w:rPr>
                  <w:szCs w:val="21"/>
                </w:rPr>
                <w:id w:val="133754201"/>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r w:rsidR="00536F10" w:rsidRPr="009014DC" w14:paraId="182EC248" w14:textId="77777777" w:rsidTr="00A14DD2">
        <w:tc>
          <w:tcPr>
            <w:tcW w:w="1955" w:type="pct"/>
            <w:shd w:val="clear" w:color="auto" w:fill="F2F2F2" w:themeFill="background1" w:themeFillShade="F2"/>
          </w:tcPr>
          <w:p w14:paraId="6769EF42" w14:textId="77777777" w:rsidR="00536F10" w:rsidRPr="009014DC" w:rsidRDefault="00536F10" w:rsidP="00A14DD2">
            <w:pPr>
              <w:pStyle w:val="LAText"/>
              <w:rPr>
                <w:szCs w:val="21"/>
              </w:rPr>
            </w:pPr>
            <w:r w:rsidRPr="00356937">
              <w:rPr>
                <w:szCs w:val="21"/>
              </w:rPr>
              <w:t xml:space="preserve">In der Referenz </w:t>
            </w:r>
            <w:proofErr w:type="gramStart"/>
            <w:r w:rsidRPr="00356937">
              <w:rPr>
                <w:szCs w:val="21"/>
              </w:rPr>
              <w:t>wurden</w:t>
            </w:r>
            <w:proofErr w:type="gramEnd"/>
            <w:r w:rsidRPr="00356937">
              <w:rPr>
                <w:szCs w:val="21"/>
              </w:rPr>
              <w:t xml:space="preserve"> mindestens ein Arzt</w:t>
            </w:r>
            <w:r>
              <w:rPr>
                <w:szCs w:val="21"/>
              </w:rPr>
              <w:t xml:space="preserve"> oder</w:t>
            </w:r>
            <w:r w:rsidRPr="00356937">
              <w:rPr>
                <w:szCs w:val="21"/>
              </w:rPr>
              <w:t xml:space="preserve"> Psychologe </w:t>
            </w:r>
            <w:r w:rsidRPr="00B0364A">
              <w:rPr>
                <w:szCs w:val="21"/>
                <w:u w:val="single"/>
              </w:rPr>
              <w:t>und</w:t>
            </w:r>
            <w:r w:rsidRPr="00356937">
              <w:rPr>
                <w:szCs w:val="21"/>
              </w:rPr>
              <w:t xml:space="preserve"> ein Coach eingesetzt</w:t>
            </w:r>
            <w:r>
              <w:rPr>
                <w:szCs w:val="21"/>
              </w:rPr>
              <w:t>:</w:t>
            </w:r>
          </w:p>
        </w:tc>
        <w:tc>
          <w:tcPr>
            <w:tcW w:w="3045" w:type="pct"/>
            <w:shd w:val="clear" w:color="auto" w:fill="F2F2F2" w:themeFill="background1" w:themeFillShade="F2"/>
          </w:tcPr>
          <w:p w14:paraId="660CA26C" w14:textId="77777777" w:rsidR="00536F10" w:rsidRPr="009014DC" w:rsidRDefault="00536F10" w:rsidP="00A14DD2">
            <w:pPr>
              <w:pStyle w:val="LAText"/>
              <w:ind w:left="459" w:hanging="459"/>
              <w:rPr>
                <w:szCs w:val="21"/>
              </w:rPr>
            </w:pPr>
            <w:sdt>
              <w:sdtPr>
                <w:rPr>
                  <w:szCs w:val="21"/>
                </w:rPr>
                <w:id w:val="-659685254"/>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0DBFF536" w14:textId="77777777" w:rsidR="00536F10" w:rsidRPr="009014DC" w:rsidRDefault="00536F10" w:rsidP="00A14DD2">
            <w:pPr>
              <w:pStyle w:val="LAText"/>
              <w:spacing w:before="0"/>
              <w:ind w:left="459" w:hanging="459"/>
              <w:rPr>
                <w:szCs w:val="21"/>
              </w:rPr>
            </w:pPr>
            <w:sdt>
              <w:sdtPr>
                <w:rPr>
                  <w:szCs w:val="21"/>
                </w:rPr>
                <w:id w:val="-2140489984"/>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536F10" w:rsidRPr="009014DC" w14:paraId="1D5860F5" w14:textId="77777777" w:rsidTr="00A14DD2">
        <w:tc>
          <w:tcPr>
            <w:tcW w:w="1955" w:type="pct"/>
            <w:shd w:val="clear" w:color="auto" w:fill="F2F2F2" w:themeFill="background1" w:themeFillShade="F2"/>
          </w:tcPr>
          <w:p w14:paraId="54DFF755" w14:textId="77777777" w:rsidR="00536F10" w:rsidRPr="009014DC" w:rsidRDefault="00536F10" w:rsidP="00A14DD2">
            <w:pPr>
              <w:pStyle w:val="LAText"/>
              <w:rPr>
                <w:szCs w:val="21"/>
              </w:rPr>
            </w:pPr>
            <w:r w:rsidRPr="00356937">
              <w:rPr>
                <w:szCs w:val="21"/>
              </w:rPr>
              <w:t>Die Maßnahme in der Referenz war darauf ausgerichtet, dass die Erwerbsfähigkeit der Leistungsberechtigten erhalten, verbessert oder wiederhergestellt wird.</w:t>
            </w:r>
          </w:p>
        </w:tc>
        <w:tc>
          <w:tcPr>
            <w:tcW w:w="3045" w:type="pct"/>
            <w:shd w:val="clear" w:color="auto" w:fill="F2F2F2" w:themeFill="background1" w:themeFillShade="F2"/>
          </w:tcPr>
          <w:p w14:paraId="2F20540B" w14:textId="77777777" w:rsidR="00536F10" w:rsidRPr="009014DC" w:rsidRDefault="00536F10" w:rsidP="00A14DD2">
            <w:pPr>
              <w:pStyle w:val="LAText"/>
              <w:ind w:left="459" w:hanging="459"/>
              <w:rPr>
                <w:szCs w:val="21"/>
              </w:rPr>
            </w:pPr>
            <w:sdt>
              <w:sdtPr>
                <w:rPr>
                  <w:szCs w:val="21"/>
                </w:rPr>
                <w:id w:val="-293595318"/>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0644ED83" w14:textId="77777777" w:rsidR="00536F10" w:rsidRPr="009014DC" w:rsidRDefault="00536F10" w:rsidP="00A14DD2">
            <w:pPr>
              <w:pStyle w:val="LAText"/>
              <w:spacing w:before="0"/>
              <w:ind w:left="459" w:hanging="459"/>
              <w:rPr>
                <w:i/>
                <w:szCs w:val="21"/>
              </w:rPr>
            </w:pPr>
            <w:sdt>
              <w:sdtPr>
                <w:rPr>
                  <w:szCs w:val="21"/>
                </w:rPr>
                <w:id w:val="-961259470"/>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536F10" w:rsidRPr="009014DC" w14:paraId="047BC802" w14:textId="77777777" w:rsidTr="00A14DD2">
        <w:tc>
          <w:tcPr>
            <w:tcW w:w="1955" w:type="pct"/>
            <w:shd w:val="clear" w:color="auto" w:fill="F2F2F2" w:themeFill="background1" w:themeFillShade="F2"/>
          </w:tcPr>
          <w:p w14:paraId="628C4A7A" w14:textId="77777777" w:rsidR="00536F10" w:rsidRPr="00356937" w:rsidRDefault="00536F10" w:rsidP="00A14DD2">
            <w:pPr>
              <w:pStyle w:val="LAText"/>
              <w:rPr>
                <w:szCs w:val="21"/>
              </w:rPr>
            </w:pPr>
            <w:r w:rsidRPr="00356937">
              <w:rPr>
                <w:szCs w:val="21"/>
              </w:rPr>
              <w:t>Die Referenz wurde aus Sicht des Referenzauftraggebers vertragskonform erbracht</w:t>
            </w:r>
            <w:r>
              <w:rPr>
                <w:szCs w:val="21"/>
              </w:rPr>
              <w:t>:</w:t>
            </w:r>
          </w:p>
        </w:tc>
        <w:tc>
          <w:tcPr>
            <w:tcW w:w="3045" w:type="pct"/>
            <w:shd w:val="clear" w:color="auto" w:fill="F2F2F2" w:themeFill="background1" w:themeFillShade="F2"/>
          </w:tcPr>
          <w:p w14:paraId="3B12225B" w14:textId="77777777" w:rsidR="00536F10" w:rsidRPr="009014DC" w:rsidRDefault="00536F10" w:rsidP="00A14DD2">
            <w:pPr>
              <w:pStyle w:val="LAText"/>
              <w:ind w:left="459" w:hanging="459"/>
              <w:rPr>
                <w:szCs w:val="21"/>
              </w:rPr>
            </w:pPr>
            <w:sdt>
              <w:sdtPr>
                <w:rPr>
                  <w:szCs w:val="21"/>
                </w:rPr>
                <w:id w:val="-1174800133"/>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9014DC">
              <w:rPr>
                <w:szCs w:val="21"/>
              </w:rPr>
              <w:tab/>
              <w:t>ja</w:t>
            </w:r>
          </w:p>
          <w:p w14:paraId="41BCD673" w14:textId="77777777" w:rsidR="00536F10" w:rsidRDefault="00536F10" w:rsidP="00A14DD2">
            <w:pPr>
              <w:pStyle w:val="LAText"/>
              <w:ind w:left="459" w:hanging="459"/>
              <w:rPr>
                <w:szCs w:val="21"/>
              </w:rPr>
            </w:pPr>
            <w:sdt>
              <w:sdtPr>
                <w:rPr>
                  <w:szCs w:val="21"/>
                </w:rPr>
                <w:id w:val="582190819"/>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536F10" w:rsidRPr="00356937" w14:paraId="7A893CDF" w14:textId="77777777" w:rsidTr="00A14DD2">
        <w:tc>
          <w:tcPr>
            <w:tcW w:w="5000" w:type="pct"/>
            <w:gridSpan w:val="2"/>
            <w:shd w:val="clear" w:color="auto" w:fill="D9D9D9" w:themeFill="background1" w:themeFillShade="D9"/>
          </w:tcPr>
          <w:p w14:paraId="1BB49A1E" w14:textId="77777777" w:rsidR="00536F10" w:rsidRPr="00356937" w:rsidRDefault="00536F10" w:rsidP="00A14DD2">
            <w:pPr>
              <w:pStyle w:val="LAText"/>
              <w:ind w:left="459" w:hanging="459"/>
              <w:rPr>
                <w:b/>
                <w:szCs w:val="21"/>
                <w:highlight w:val="yellow"/>
              </w:rPr>
            </w:pPr>
            <w:r>
              <w:rPr>
                <w:b/>
                <w:szCs w:val="21"/>
              </w:rPr>
              <w:t>Weitere Mindestanforderung</w:t>
            </w:r>
          </w:p>
        </w:tc>
      </w:tr>
      <w:tr w:rsidR="00536F10" w:rsidRPr="009014DC" w14:paraId="7E8D0497" w14:textId="77777777" w:rsidTr="00A14DD2">
        <w:tc>
          <w:tcPr>
            <w:tcW w:w="1955" w:type="pct"/>
            <w:shd w:val="clear" w:color="auto" w:fill="F2F2F2" w:themeFill="background1" w:themeFillShade="F2"/>
          </w:tcPr>
          <w:p w14:paraId="7DF13E41" w14:textId="77777777" w:rsidR="00536F10" w:rsidRDefault="00536F10" w:rsidP="00A14DD2">
            <w:pPr>
              <w:pStyle w:val="LAText1"/>
              <w:ind w:left="0"/>
            </w:pPr>
            <w:r>
              <w:t xml:space="preserve">Gleichzeitig, d.h. während des gesamten Leistungszeitraums der Referenz wurden mindestens 40 Teilnehmende parallel individuell betreut. </w:t>
            </w:r>
          </w:p>
          <w:p w14:paraId="2AEE3E92" w14:textId="77777777" w:rsidR="00536F10" w:rsidRPr="00536F10" w:rsidRDefault="00536F10" w:rsidP="00A14DD2">
            <w:pPr>
              <w:pStyle w:val="LAText1"/>
              <w:ind w:left="0"/>
              <w:rPr>
                <w:i/>
              </w:rPr>
            </w:pPr>
            <w:r w:rsidRPr="00536F10">
              <w:rPr>
                <w:i/>
              </w:rPr>
              <w:t>Diese Anforderung kann der Bieter entweder durch die eingereichten geeigneten Referenzen zum SGB II erreichen. Der Bieter kann ergänzend jedoch auch Referenzen aus anderen Sozialgesetzbüchern heranziehen, sofern diese gleichzeitig zu der eingereichten geeigneten Referenz nach SGB II erbracht wurden und zumindest die nachfolgende Voraussetzung erfüllen:</w:t>
            </w:r>
          </w:p>
          <w:p w14:paraId="10E343BB" w14:textId="77777777" w:rsidR="00536F10" w:rsidRPr="009014DC" w:rsidRDefault="00536F10" w:rsidP="00A14DD2">
            <w:pPr>
              <w:pStyle w:val="LAText"/>
              <w:rPr>
                <w:szCs w:val="21"/>
              </w:rPr>
            </w:pPr>
            <w:r w:rsidRPr="00536F10">
              <w:rPr>
                <w:i/>
              </w:rPr>
              <w:lastRenderedPageBreak/>
              <w:fldChar w:fldCharType="begin"/>
            </w:r>
            <w:r w:rsidRPr="00536F10">
              <w:rPr>
                <w:i/>
              </w:rPr>
              <w:instrText>LL_ID:hqgvg8mDWq6t47yRX</w:instrText>
            </w:r>
            <w:r w:rsidRPr="00536F10">
              <w:rPr>
                <w:i/>
              </w:rPr>
              <w:fldChar w:fldCharType="separate"/>
            </w:r>
            <w:r w:rsidRPr="00536F10">
              <w:rPr>
                <w:i/>
              </w:rPr>
              <w:fldChar w:fldCharType="end"/>
            </w:r>
            <w:r w:rsidRPr="00536F10">
              <w:rPr>
                <w:i/>
              </w:rPr>
              <w:t>Gegenstand der Referenz sind individuelle betreuende Maßnahmen für Leistungsberechtigte aus dem Rechtskreis der Sozialgesetzbücher. Individuell betreuende Maßnahmen sind solche Maßnahmen, die eine auf die individuelle Person und deren Situation zentrierte Betreuung vorsehen</w:t>
            </w:r>
            <w:r>
              <w:rPr>
                <w:i/>
              </w:rPr>
              <w:t>.</w:t>
            </w:r>
          </w:p>
        </w:tc>
        <w:tc>
          <w:tcPr>
            <w:tcW w:w="3045" w:type="pct"/>
            <w:shd w:val="clear" w:color="auto" w:fill="F2F2F2" w:themeFill="background1" w:themeFillShade="F2"/>
          </w:tcPr>
          <w:p w14:paraId="79AA047E" w14:textId="77777777" w:rsidR="00536F10" w:rsidRDefault="00536F10" w:rsidP="00A14DD2">
            <w:pPr>
              <w:pStyle w:val="LAText"/>
              <w:ind w:left="459" w:hanging="459"/>
              <w:rPr>
                <w:szCs w:val="21"/>
              </w:rPr>
            </w:pPr>
            <w:sdt>
              <w:sdtPr>
                <w:rPr>
                  <w:szCs w:val="21"/>
                </w:rPr>
                <w:id w:val="23908254"/>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356937">
              <w:rPr>
                <w:szCs w:val="21"/>
              </w:rPr>
              <w:tab/>
              <w:t>ja</w:t>
            </w:r>
          </w:p>
          <w:p w14:paraId="0A7B5262" w14:textId="77777777" w:rsidR="00536F10" w:rsidRPr="00452B68" w:rsidRDefault="00536F10" w:rsidP="00A14DD2">
            <w:pPr>
              <w:pStyle w:val="LAText"/>
              <w:rPr>
                <w:i/>
                <w:szCs w:val="21"/>
              </w:rPr>
            </w:pPr>
            <w:r w:rsidRPr="00452B68">
              <w:rPr>
                <w:i/>
                <w:szCs w:val="21"/>
              </w:rPr>
              <w:t xml:space="preserve">Falls der Bieter „ja“ </w:t>
            </w:r>
            <w:r>
              <w:rPr>
                <w:i/>
                <w:szCs w:val="21"/>
              </w:rPr>
              <w:t>ankreuzt</w:t>
            </w:r>
            <w:r w:rsidRPr="00452B68">
              <w:rPr>
                <w:i/>
                <w:szCs w:val="21"/>
              </w:rPr>
              <w:t xml:space="preserve">, hat er </w:t>
            </w:r>
            <w:r>
              <w:rPr>
                <w:i/>
                <w:szCs w:val="21"/>
              </w:rPr>
              <w:t>die folgenden Angaben zu machen</w:t>
            </w:r>
            <w:r w:rsidRPr="00452B68">
              <w:rPr>
                <w:i/>
                <w:szCs w:val="21"/>
              </w:rPr>
              <w:t>:</w:t>
            </w:r>
          </w:p>
          <w:p w14:paraId="38142FC7" w14:textId="77777777" w:rsidR="00536F10" w:rsidRDefault="00536F10" w:rsidP="00A14DD2">
            <w:pPr>
              <w:pStyle w:val="LAAufz1"/>
              <w:numPr>
                <w:ilvl w:val="0"/>
                <w:numId w:val="21"/>
              </w:numPr>
              <w:ind w:left="314" w:hanging="283"/>
            </w:pPr>
            <w:r>
              <w:t xml:space="preserve">Anzahl der individuell betreuten Teilnehmenden in dieser Referenz: </w:t>
            </w: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r>
              <w:t xml:space="preserve"> </w:t>
            </w:r>
          </w:p>
          <w:p w14:paraId="7979A547" w14:textId="77777777" w:rsidR="00536F10" w:rsidRDefault="00536F10" w:rsidP="00A14DD2">
            <w:pPr>
              <w:pStyle w:val="LAAufz1"/>
              <w:numPr>
                <w:ilvl w:val="0"/>
                <w:numId w:val="21"/>
              </w:numPr>
              <w:ind w:left="314" w:hanging="283"/>
            </w:pPr>
            <w:r>
              <w:t xml:space="preserve">Angaben zu weiteren Referenzen mit Anzahl der Teilnehmenden die dabei gleichzeitig, d.h. während des gesamten Leistungszeitraums dieser Referenz parallel, individuell betreut wurden: </w:t>
            </w:r>
          </w:p>
          <w:tbl>
            <w:tblPr>
              <w:tblStyle w:val="Tabellenraster"/>
              <w:tblW w:w="0" w:type="auto"/>
              <w:tblInd w:w="314" w:type="dxa"/>
              <w:tblLook w:val="04A0" w:firstRow="1" w:lastRow="0" w:firstColumn="1" w:lastColumn="0" w:noHBand="0" w:noVBand="1"/>
            </w:tblPr>
            <w:tblGrid>
              <w:gridCol w:w="1578"/>
              <w:gridCol w:w="3403"/>
            </w:tblGrid>
            <w:tr w:rsidR="00536F10" w14:paraId="6D64330A" w14:textId="77777777" w:rsidTr="00A14DD2">
              <w:tc>
                <w:tcPr>
                  <w:tcW w:w="1578" w:type="dxa"/>
                </w:tcPr>
                <w:p w14:paraId="4AC699A4"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4001045E" w14:textId="77777777" w:rsidR="00536F10" w:rsidRDefault="00536F10" w:rsidP="00A14DD2">
                  <w:pPr>
                    <w:pStyle w:val="LAAufz1"/>
                    <w:numPr>
                      <w:ilvl w:val="0"/>
                      <w:numId w:val="0"/>
                    </w:numPr>
                  </w:pPr>
                </w:p>
              </w:tc>
              <w:tc>
                <w:tcPr>
                  <w:tcW w:w="3403" w:type="dxa"/>
                </w:tcPr>
                <w:p w14:paraId="0211512F"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 xml:space="preserve">Entweder (1) Nennung der Tabellen-Nr. der angegebenen Referenz aus SGB II oder (2) Beschreibung der weiteren </w:t>
                  </w:r>
                  <w:r>
                    <w:rPr>
                      <w:noProof/>
                    </w:rPr>
                    <w:lastRenderedPageBreak/>
                    <w:t>Referenz(en) unter Nennung des Rechtskreis nach SGB</w:t>
                  </w:r>
                  <w:r>
                    <w:fldChar w:fldCharType="end"/>
                  </w:r>
                </w:p>
              </w:tc>
            </w:tr>
            <w:tr w:rsidR="00536F10" w14:paraId="704D1F09" w14:textId="77777777" w:rsidTr="00A14DD2">
              <w:tc>
                <w:tcPr>
                  <w:tcW w:w="1578" w:type="dxa"/>
                </w:tcPr>
                <w:p w14:paraId="380704F7" w14:textId="77777777" w:rsidR="00536F10" w:rsidRDefault="00536F10" w:rsidP="00A14DD2">
                  <w:pPr>
                    <w:pStyle w:val="LAAufz1"/>
                    <w:numPr>
                      <w:ilvl w:val="0"/>
                      <w:numId w:val="0"/>
                    </w:numPr>
                    <w:ind w:left="31"/>
                  </w:pPr>
                  <w:r>
                    <w:lastRenderedPageBreak/>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00564BBB" w14:textId="77777777" w:rsidR="00536F10" w:rsidRDefault="00536F10" w:rsidP="00A14DD2">
                  <w:pPr>
                    <w:pStyle w:val="LAAufz1"/>
                    <w:numPr>
                      <w:ilvl w:val="0"/>
                      <w:numId w:val="0"/>
                    </w:numPr>
                  </w:pPr>
                </w:p>
              </w:tc>
              <w:tc>
                <w:tcPr>
                  <w:tcW w:w="3403" w:type="dxa"/>
                </w:tcPr>
                <w:p w14:paraId="09A3E9CD"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536F10" w14:paraId="6B141C6E" w14:textId="77777777" w:rsidTr="00A14DD2">
              <w:tc>
                <w:tcPr>
                  <w:tcW w:w="1578" w:type="dxa"/>
                </w:tcPr>
                <w:p w14:paraId="59AC8203"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4A04916B" w14:textId="77777777" w:rsidR="00536F10" w:rsidRDefault="00536F10" w:rsidP="00A14DD2">
                  <w:pPr>
                    <w:pStyle w:val="LAAufz1"/>
                    <w:numPr>
                      <w:ilvl w:val="0"/>
                      <w:numId w:val="0"/>
                    </w:numPr>
                  </w:pPr>
                </w:p>
              </w:tc>
              <w:tc>
                <w:tcPr>
                  <w:tcW w:w="3403" w:type="dxa"/>
                </w:tcPr>
                <w:p w14:paraId="2C4B9807"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536F10" w14:paraId="24E78AFC" w14:textId="77777777" w:rsidTr="00A14DD2">
              <w:tc>
                <w:tcPr>
                  <w:tcW w:w="1578" w:type="dxa"/>
                </w:tcPr>
                <w:p w14:paraId="7D93AAA2"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250600AA" w14:textId="77777777" w:rsidR="00536F10" w:rsidRDefault="00536F10" w:rsidP="00A14DD2">
                  <w:pPr>
                    <w:pStyle w:val="LAAufz1"/>
                    <w:numPr>
                      <w:ilvl w:val="0"/>
                      <w:numId w:val="0"/>
                    </w:numPr>
                  </w:pPr>
                </w:p>
              </w:tc>
              <w:tc>
                <w:tcPr>
                  <w:tcW w:w="3403" w:type="dxa"/>
                </w:tcPr>
                <w:p w14:paraId="72543E51"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bl>
          <w:p w14:paraId="61CBAC34" w14:textId="77777777" w:rsidR="00536F10" w:rsidRDefault="00536F10" w:rsidP="00A14DD2">
            <w:pPr>
              <w:pStyle w:val="LAText"/>
              <w:spacing w:before="0"/>
              <w:ind w:left="459" w:hanging="459"/>
              <w:rPr>
                <w:szCs w:val="21"/>
              </w:rPr>
            </w:pPr>
          </w:p>
          <w:p w14:paraId="1944305B" w14:textId="77777777" w:rsidR="00D44CA9" w:rsidRPr="00D44CA9" w:rsidRDefault="00D44CA9" w:rsidP="00D44CA9">
            <w:pPr>
              <w:pStyle w:val="LAText"/>
              <w:spacing w:before="0"/>
              <w:ind w:left="27" w:hanging="27"/>
              <w:rPr>
                <w:i/>
                <w:szCs w:val="21"/>
              </w:rPr>
            </w:pPr>
            <w:r w:rsidRPr="00D44CA9">
              <w:rPr>
                <w:i/>
                <w:szCs w:val="21"/>
              </w:rPr>
              <w:t xml:space="preserve">Wird die Erfüllung der Mindestanforderung anhand der Angaben des Bieters nicht nachgewiesen, kann die Referenz nicht berücksichtigt werden. </w:t>
            </w:r>
          </w:p>
          <w:p w14:paraId="10F81B83" w14:textId="77777777" w:rsidR="00D44CA9" w:rsidRDefault="00D44CA9" w:rsidP="00A14DD2">
            <w:pPr>
              <w:pStyle w:val="LAText"/>
              <w:spacing w:before="0"/>
              <w:ind w:left="459" w:hanging="459"/>
              <w:rPr>
                <w:szCs w:val="21"/>
              </w:rPr>
            </w:pPr>
          </w:p>
          <w:p w14:paraId="5D9A2BBE" w14:textId="77777777" w:rsidR="00536F10" w:rsidRPr="009014DC" w:rsidRDefault="00536F10" w:rsidP="00A14DD2">
            <w:pPr>
              <w:pStyle w:val="LAText"/>
              <w:spacing w:before="0"/>
              <w:ind w:left="459" w:hanging="459"/>
              <w:rPr>
                <w:szCs w:val="21"/>
                <w:highlight w:val="yellow"/>
              </w:rPr>
            </w:pPr>
            <w:sdt>
              <w:sdtPr>
                <w:rPr>
                  <w:szCs w:val="21"/>
                </w:rPr>
                <w:id w:val="1259103988"/>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bl>
    <w:p w14:paraId="02F61CA1" w14:textId="77777777" w:rsidR="00536F10" w:rsidRDefault="00536F10" w:rsidP="00536F10">
      <w:pPr>
        <w:pStyle w:val="LAText1"/>
      </w:pPr>
    </w:p>
    <w:p w14:paraId="36B5050F" w14:textId="77777777" w:rsidR="00536F10" w:rsidRDefault="00536F10" w:rsidP="00536F10">
      <w:pPr>
        <w:spacing w:after="160" w:line="259" w:lineRule="auto"/>
        <w:rPr>
          <w:rFonts w:eastAsia="Times New Roman" w:cs="Times New Roman"/>
          <w:szCs w:val="24"/>
          <w:lang w:eastAsia="de-DE"/>
        </w:rPr>
      </w:pPr>
      <w:r>
        <w:br w:type="page"/>
      </w:r>
    </w:p>
    <w:p w14:paraId="49A482B9" w14:textId="427C39E1" w:rsidR="001C4D58" w:rsidRPr="006734FE" w:rsidRDefault="001C4D58" w:rsidP="001C4D58">
      <w:pPr>
        <w:pStyle w:val="LAEbene2"/>
      </w:pPr>
      <w:r w:rsidRPr="006734FE">
        <w:lastRenderedPageBreak/>
        <w:fldChar w:fldCharType="begin"/>
      </w:r>
      <w:r w:rsidRPr="006734FE">
        <w:instrText>LL_ID:aSFDnaeikwtMx8bih</w:instrText>
      </w:r>
      <w:r w:rsidRPr="006734FE">
        <w:fldChar w:fldCharType="separate"/>
      </w:r>
      <w:r w:rsidRPr="006734FE">
        <w:fldChar w:fldCharType="end"/>
      </w:r>
      <w:r>
        <w:t xml:space="preserve">Referenz </w:t>
      </w:r>
      <w:r w:rsidRPr="006734FE">
        <w:t xml:space="preserve">Nr. </w:t>
      </w:r>
      <w:r>
        <w:t>5</w:t>
      </w:r>
      <w:r w:rsidRPr="006734FE">
        <w:t xml:space="preserve"> </w:t>
      </w:r>
    </w:p>
    <w:p w14:paraId="00820BD0" w14:textId="77777777" w:rsidR="00536F10" w:rsidRPr="00536F10" w:rsidRDefault="00536F10" w:rsidP="00536F10">
      <w:pPr>
        <w:pStyle w:val="LAText1"/>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8"/>
        <w:gridCol w:w="5238"/>
      </w:tblGrid>
      <w:tr w:rsidR="00536F10" w:rsidRPr="009014DC" w14:paraId="19778123" w14:textId="77777777" w:rsidTr="00A14DD2">
        <w:tc>
          <w:tcPr>
            <w:tcW w:w="5000" w:type="pct"/>
            <w:gridSpan w:val="2"/>
            <w:shd w:val="clear" w:color="auto" w:fill="D9D9D9" w:themeFill="background1" w:themeFillShade="D9"/>
          </w:tcPr>
          <w:p w14:paraId="180BD859" w14:textId="5B5B6276" w:rsidR="00536F10" w:rsidRPr="009014DC" w:rsidRDefault="00536F10" w:rsidP="00A14DD2">
            <w:pPr>
              <w:pStyle w:val="LAText"/>
              <w:rPr>
                <w:b/>
                <w:szCs w:val="21"/>
              </w:rPr>
            </w:pPr>
            <w:r w:rsidRPr="009014DC">
              <w:rPr>
                <w:b/>
                <w:szCs w:val="21"/>
              </w:rPr>
              <w:t xml:space="preserve">Referenz Nr. </w:t>
            </w:r>
            <w:r>
              <w:rPr>
                <w:b/>
                <w:szCs w:val="21"/>
              </w:rPr>
              <w:t>5</w:t>
            </w:r>
          </w:p>
        </w:tc>
      </w:tr>
      <w:tr w:rsidR="00536F10" w:rsidRPr="009014DC" w14:paraId="66132908" w14:textId="77777777" w:rsidTr="00A14DD2">
        <w:tc>
          <w:tcPr>
            <w:tcW w:w="2111" w:type="pct"/>
            <w:tcBorders>
              <w:top w:val="single" w:sz="2" w:space="0" w:color="auto"/>
              <w:left w:val="single" w:sz="2" w:space="0" w:color="auto"/>
              <w:bottom w:val="single" w:sz="2" w:space="0" w:color="auto"/>
              <w:right w:val="single" w:sz="4" w:space="0" w:color="auto"/>
            </w:tcBorders>
            <w:shd w:val="clear" w:color="auto" w:fill="F2F2F2" w:themeFill="background1" w:themeFillShade="F2"/>
            <w:vAlign w:val="center"/>
            <w:hideMark/>
          </w:tcPr>
          <w:p w14:paraId="18A1E08A" w14:textId="77777777" w:rsidR="00536F10" w:rsidRPr="009014DC" w:rsidRDefault="00536F10" w:rsidP="00A14DD2">
            <w:pPr>
              <w:pStyle w:val="LAText"/>
              <w:rPr>
                <w:b/>
                <w:szCs w:val="21"/>
              </w:rPr>
            </w:pPr>
            <w:r w:rsidRPr="009014DC">
              <w:rPr>
                <w:szCs w:val="21"/>
              </w:rPr>
              <w:t>Bei Bietergemeinschaften: Name des Mitglieds, das die Referenz erbracht hat:</w:t>
            </w:r>
          </w:p>
        </w:tc>
        <w:tc>
          <w:tcPr>
            <w:tcW w:w="2889" w:type="pct"/>
            <w:tcBorders>
              <w:top w:val="single" w:sz="2" w:space="0" w:color="auto"/>
              <w:left w:val="single" w:sz="2" w:space="0" w:color="auto"/>
              <w:bottom w:val="single" w:sz="2" w:space="0" w:color="auto"/>
              <w:right w:val="single" w:sz="4" w:space="0" w:color="auto"/>
            </w:tcBorders>
            <w:shd w:val="clear" w:color="auto" w:fill="F2F2F2" w:themeFill="background1" w:themeFillShade="F2"/>
            <w:vAlign w:val="center"/>
            <w:hideMark/>
          </w:tcPr>
          <w:p w14:paraId="152FCE89" w14:textId="77777777" w:rsidR="00536F10" w:rsidRPr="009014DC" w:rsidRDefault="00536F10" w:rsidP="00A14DD2">
            <w:pPr>
              <w:spacing w:line="312" w:lineRule="auto"/>
              <w:rPr>
                <w:b/>
                <w:szCs w:val="21"/>
              </w:rPr>
            </w:pPr>
            <w:r w:rsidRPr="009014DC">
              <w:rPr>
                <w:i/>
                <w:szCs w:val="21"/>
              </w:rPr>
              <w:fldChar w:fldCharType="begin">
                <w:ffData>
                  <w:name w:val=""/>
                  <w:enabled/>
                  <w:calcOnExit/>
                  <w:textInput>
                    <w:default w:val="Name des Mitglieds der Bietergemeinschaft, das die Referenz erbracht ha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Name des Mitglieds der Bietergemeinschaft, das die Referenz erbracht hat</w:t>
            </w:r>
            <w:r w:rsidRPr="009014DC">
              <w:rPr>
                <w:i/>
                <w:szCs w:val="21"/>
              </w:rPr>
              <w:fldChar w:fldCharType="end"/>
            </w:r>
          </w:p>
        </w:tc>
      </w:tr>
      <w:tr w:rsidR="00536F10" w:rsidRPr="009014DC" w14:paraId="5CA036A5" w14:textId="77777777" w:rsidTr="00A14DD2">
        <w:trPr>
          <w:trHeight w:val="881"/>
        </w:trPr>
        <w:tc>
          <w:tcPr>
            <w:tcW w:w="2111" w:type="pct"/>
            <w:shd w:val="clear" w:color="auto" w:fill="F2F2F2" w:themeFill="background1" w:themeFillShade="F2"/>
          </w:tcPr>
          <w:p w14:paraId="081A1680" w14:textId="77777777" w:rsidR="00536F10" w:rsidRPr="009014DC" w:rsidRDefault="00536F10" w:rsidP="00A14DD2">
            <w:pPr>
              <w:pStyle w:val="LAText"/>
              <w:rPr>
                <w:szCs w:val="21"/>
              </w:rPr>
            </w:pPr>
            <w:r w:rsidRPr="009014DC">
              <w:rPr>
                <w:szCs w:val="21"/>
              </w:rPr>
              <w:t>Rolle des Referenznehmers in der Referenz:</w:t>
            </w:r>
          </w:p>
        </w:tc>
        <w:tc>
          <w:tcPr>
            <w:tcW w:w="2889" w:type="pct"/>
            <w:shd w:val="clear" w:color="auto" w:fill="F2F2F2" w:themeFill="background1" w:themeFillShade="F2"/>
          </w:tcPr>
          <w:p w14:paraId="6BDDEE96" w14:textId="77777777" w:rsidR="00536F10" w:rsidRPr="009014DC" w:rsidRDefault="00536F10" w:rsidP="00A14DD2">
            <w:pPr>
              <w:spacing w:line="312" w:lineRule="auto"/>
              <w:rPr>
                <w:szCs w:val="21"/>
              </w:rPr>
            </w:pPr>
            <w:sdt>
              <w:sdtPr>
                <w:rPr>
                  <w:szCs w:val="21"/>
                </w:rPr>
                <w:id w:val="-1289813040"/>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 xml:space="preserve"> Auftragnehmer</w:t>
            </w:r>
          </w:p>
          <w:p w14:paraId="3C16D246" w14:textId="77777777" w:rsidR="00536F10" w:rsidRPr="009014DC" w:rsidRDefault="00536F10" w:rsidP="00A14DD2">
            <w:pPr>
              <w:spacing w:line="312" w:lineRule="auto"/>
              <w:rPr>
                <w:szCs w:val="21"/>
              </w:rPr>
            </w:pPr>
            <w:sdt>
              <w:sdtPr>
                <w:rPr>
                  <w:szCs w:val="21"/>
                </w:rPr>
                <w:id w:val="2146926911"/>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Mitglied einer Bietergemeinschaft </w:t>
            </w:r>
          </w:p>
          <w:p w14:paraId="528DA2EB" w14:textId="77777777" w:rsidR="00536F10" w:rsidRPr="009014DC" w:rsidRDefault="00536F10" w:rsidP="00A14DD2">
            <w:pPr>
              <w:spacing w:line="312" w:lineRule="auto"/>
              <w:rPr>
                <w:szCs w:val="21"/>
              </w:rPr>
            </w:pPr>
            <w:sdt>
              <w:sdtPr>
                <w:rPr>
                  <w:szCs w:val="21"/>
                </w:rPr>
                <w:id w:val="-1628695226"/>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Unterauftragnehmer </w:t>
            </w:r>
          </w:p>
          <w:p w14:paraId="1EAFE2E5" w14:textId="77777777" w:rsidR="00536F10" w:rsidRPr="009014DC" w:rsidRDefault="00536F10" w:rsidP="00A14DD2">
            <w:pPr>
              <w:pStyle w:val="LAText"/>
              <w:spacing w:before="0"/>
              <w:rPr>
                <w:szCs w:val="21"/>
              </w:rPr>
            </w:pPr>
            <w:sdt>
              <w:sdtPr>
                <w:rPr>
                  <w:szCs w:val="21"/>
                </w:rPr>
                <w:id w:val="2064053652"/>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Sonstiges (Angabe der Rolle des Referenznehmers: </w:t>
            </w:r>
            <w:r w:rsidRPr="009014DC">
              <w:rPr>
                <w:i/>
                <w:noProof/>
                <w:szCs w:val="21"/>
              </w:rPr>
              <w:fldChar w:fldCharType="begin">
                <w:ffData>
                  <w:name w:val=""/>
                  <w:enabled/>
                  <w:calcOnExit/>
                  <w:textInput>
                    <w:default w:val="Rolle des Referenznehmers"/>
                  </w:textInput>
                </w:ffData>
              </w:fldChar>
            </w:r>
            <w:r w:rsidRPr="009014DC">
              <w:rPr>
                <w:i/>
                <w:noProof/>
                <w:szCs w:val="21"/>
              </w:rPr>
              <w:instrText xml:space="preserve"> FORMTEXT </w:instrText>
            </w:r>
            <w:r w:rsidRPr="009014DC">
              <w:rPr>
                <w:i/>
                <w:noProof/>
                <w:szCs w:val="21"/>
              </w:rPr>
            </w:r>
            <w:r w:rsidRPr="009014DC">
              <w:rPr>
                <w:i/>
                <w:noProof/>
                <w:szCs w:val="21"/>
              </w:rPr>
              <w:fldChar w:fldCharType="separate"/>
            </w:r>
            <w:r w:rsidRPr="009014DC">
              <w:rPr>
                <w:i/>
                <w:noProof/>
                <w:szCs w:val="21"/>
              </w:rPr>
              <w:t>Rolle des Referenznehmers</w:t>
            </w:r>
            <w:r w:rsidRPr="009014DC">
              <w:rPr>
                <w:i/>
                <w:noProof/>
                <w:szCs w:val="21"/>
              </w:rPr>
              <w:fldChar w:fldCharType="end"/>
            </w:r>
            <w:r w:rsidRPr="009014DC">
              <w:rPr>
                <w:i/>
                <w:noProof/>
                <w:szCs w:val="21"/>
              </w:rPr>
              <w:t>)</w:t>
            </w:r>
          </w:p>
        </w:tc>
      </w:tr>
      <w:tr w:rsidR="00536F10" w:rsidRPr="009014DC" w14:paraId="772B8F5F" w14:textId="77777777" w:rsidTr="00A14DD2">
        <w:trPr>
          <w:trHeight w:val="881"/>
        </w:trPr>
        <w:tc>
          <w:tcPr>
            <w:tcW w:w="2111" w:type="pct"/>
            <w:shd w:val="clear" w:color="auto" w:fill="F2F2F2" w:themeFill="background1" w:themeFillShade="F2"/>
          </w:tcPr>
          <w:p w14:paraId="095D2E6A" w14:textId="77777777" w:rsidR="00536F10" w:rsidRPr="009014DC" w:rsidRDefault="00536F10" w:rsidP="00A14DD2">
            <w:pPr>
              <w:pStyle w:val="LAText"/>
              <w:rPr>
                <w:szCs w:val="21"/>
              </w:rPr>
            </w:pPr>
            <w:r w:rsidRPr="009014DC">
              <w:rPr>
                <w:szCs w:val="21"/>
              </w:rPr>
              <w:t>Beschreibung de</w:t>
            </w:r>
            <w:r>
              <w:rPr>
                <w:szCs w:val="21"/>
              </w:rPr>
              <w:t>r</w:t>
            </w:r>
            <w:r w:rsidRPr="009014DC">
              <w:rPr>
                <w:szCs w:val="21"/>
              </w:rPr>
              <w:t xml:space="preserve"> Referenz:</w:t>
            </w:r>
          </w:p>
        </w:tc>
        <w:tc>
          <w:tcPr>
            <w:tcW w:w="2889" w:type="pct"/>
            <w:shd w:val="clear" w:color="auto" w:fill="F2F2F2" w:themeFill="background1" w:themeFillShade="F2"/>
          </w:tcPr>
          <w:p w14:paraId="56CA3D26" w14:textId="77777777" w:rsidR="00536F10" w:rsidRPr="009014DC" w:rsidRDefault="00536F10" w:rsidP="00A14DD2">
            <w:pPr>
              <w:spacing w:before="240" w:line="312" w:lineRule="auto"/>
              <w:rPr>
                <w:i/>
                <w:szCs w:val="21"/>
              </w:rPr>
            </w:pPr>
            <w:r>
              <w:rPr>
                <w:i/>
                <w:szCs w:val="21"/>
              </w:rPr>
              <w:fldChar w:fldCharType="begin">
                <w:ffData>
                  <w:name w:val=""/>
                  <w:enabled/>
                  <w:calcOnExit/>
                  <w:textInput>
                    <w:default w:val="Beschreibung der Referenz"/>
                  </w:textInput>
                </w:ffData>
              </w:fldChar>
            </w:r>
            <w:r>
              <w:rPr>
                <w:i/>
                <w:szCs w:val="21"/>
              </w:rPr>
              <w:instrText xml:space="preserve"> FORMTEXT </w:instrText>
            </w:r>
            <w:r>
              <w:rPr>
                <w:i/>
                <w:szCs w:val="21"/>
              </w:rPr>
            </w:r>
            <w:r>
              <w:rPr>
                <w:i/>
                <w:szCs w:val="21"/>
              </w:rPr>
              <w:fldChar w:fldCharType="separate"/>
            </w:r>
            <w:r>
              <w:rPr>
                <w:i/>
                <w:noProof/>
                <w:szCs w:val="21"/>
              </w:rPr>
              <w:t>Beschreibung der Referenz</w:t>
            </w:r>
            <w:r>
              <w:rPr>
                <w:i/>
                <w:szCs w:val="21"/>
              </w:rPr>
              <w:fldChar w:fldCharType="end"/>
            </w:r>
          </w:p>
          <w:p w14:paraId="2798ADD4" w14:textId="77777777" w:rsidR="00536F10" w:rsidRPr="009014DC" w:rsidRDefault="00536F10" w:rsidP="00A14DD2">
            <w:pPr>
              <w:spacing w:line="312" w:lineRule="auto"/>
              <w:rPr>
                <w:i/>
                <w:szCs w:val="21"/>
              </w:rPr>
            </w:pPr>
          </w:p>
          <w:p w14:paraId="27515B62" w14:textId="77777777" w:rsidR="00536F10" w:rsidRPr="009014DC" w:rsidRDefault="00536F10" w:rsidP="00A14DD2">
            <w:pPr>
              <w:pStyle w:val="LAText"/>
              <w:rPr>
                <w:i/>
                <w:szCs w:val="21"/>
              </w:rPr>
            </w:pPr>
          </w:p>
        </w:tc>
      </w:tr>
      <w:tr w:rsidR="00536F10" w:rsidRPr="009014DC" w14:paraId="1B337525" w14:textId="77777777" w:rsidTr="00A14DD2">
        <w:trPr>
          <w:trHeight w:val="690"/>
        </w:trPr>
        <w:tc>
          <w:tcPr>
            <w:tcW w:w="2111" w:type="pct"/>
            <w:shd w:val="clear" w:color="auto" w:fill="F2F2F2" w:themeFill="background1" w:themeFillShade="F2"/>
          </w:tcPr>
          <w:p w14:paraId="5D28285F" w14:textId="77777777" w:rsidR="00536F10" w:rsidRPr="009014DC" w:rsidRDefault="00536F10" w:rsidP="00A14DD2">
            <w:pPr>
              <w:pStyle w:val="LAText"/>
              <w:rPr>
                <w:szCs w:val="21"/>
              </w:rPr>
            </w:pPr>
            <w:r w:rsidRPr="009014DC">
              <w:rPr>
                <w:szCs w:val="21"/>
              </w:rPr>
              <w:t>Auftragswert in EUR netto:</w:t>
            </w:r>
          </w:p>
        </w:tc>
        <w:tc>
          <w:tcPr>
            <w:tcW w:w="2889" w:type="pct"/>
            <w:shd w:val="clear" w:color="auto" w:fill="F2F2F2" w:themeFill="background1" w:themeFillShade="F2"/>
          </w:tcPr>
          <w:p w14:paraId="68A19DE6" w14:textId="77777777" w:rsidR="00536F10" w:rsidRPr="009014DC" w:rsidRDefault="00536F10" w:rsidP="00A14DD2">
            <w:pPr>
              <w:pStyle w:val="LAText"/>
              <w:rPr>
                <w:i/>
                <w:szCs w:val="21"/>
              </w:rPr>
            </w:pPr>
            <w:r w:rsidRPr="009014DC">
              <w:rPr>
                <w:i/>
                <w:szCs w:val="21"/>
              </w:rPr>
              <w:fldChar w:fldCharType="begin">
                <w:ffData>
                  <w:name w:val=""/>
                  <w:enabled/>
                  <w:calcOnExit/>
                  <w:textInput>
                    <w:default w:val="Wert des Auftrag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Wert des Auftrags</w:t>
            </w:r>
            <w:r w:rsidRPr="009014DC">
              <w:rPr>
                <w:i/>
                <w:szCs w:val="21"/>
              </w:rPr>
              <w:fldChar w:fldCharType="end"/>
            </w:r>
            <w:r w:rsidRPr="009014DC">
              <w:rPr>
                <w:i/>
                <w:szCs w:val="21"/>
              </w:rPr>
              <w:t xml:space="preserve"> EUR netto</w:t>
            </w:r>
          </w:p>
        </w:tc>
      </w:tr>
      <w:tr w:rsidR="00536F10" w:rsidRPr="009014DC" w14:paraId="4E8A1E1B" w14:textId="77777777" w:rsidTr="00A14DD2">
        <w:trPr>
          <w:trHeight w:val="690"/>
        </w:trPr>
        <w:tc>
          <w:tcPr>
            <w:tcW w:w="2111" w:type="pct"/>
            <w:shd w:val="clear" w:color="auto" w:fill="F2F2F2" w:themeFill="background1" w:themeFillShade="F2"/>
          </w:tcPr>
          <w:p w14:paraId="2021D832" w14:textId="77777777" w:rsidR="00536F10" w:rsidRPr="009014DC" w:rsidRDefault="00536F10" w:rsidP="00A14DD2">
            <w:pPr>
              <w:pStyle w:val="LAText"/>
              <w:rPr>
                <w:szCs w:val="21"/>
              </w:rPr>
            </w:pPr>
            <w:r w:rsidRPr="009014DC">
              <w:rPr>
                <w:szCs w:val="21"/>
              </w:rPr>
              <w:t xml:space="preserve">Erbringungszeitraum (Zeitraum der Leistungserbringung); sofern die Referenz zum Zeitpunkt der Einreichung des Angebots noch nicht beendet ist, ist in der Zeile </w:t>
            </w:r>
            <w:r w:rsidRPr="009014DC">
              <w:rPr>
                <w:i/>
                <w:iCs/>
                <w:szCs w:val="21"/>
              </w:rPr>
              <w:t>„Ende: Monat / Jahr oder laufend“</w:t>
            </w:r>
            <w:r w:rsidRPr="009014DC">
              <w:rPr>
                <w:szCs w:val="21"/>
              </w:rPr>
              <w:t xml:space="preserve"> „laufend“ anzugeben:</w:t>
            </w:r>
          </w:p>
        </w:tc>
        <w:tc>
          <w:tcPr>
            <w:tcW w:w="2889" w:type="pct"/>
            <w:shd w:val="clear" w:color="auto" w:fill="F2F2F2" w:themeFill="background1" w:themeFillShade="F2"/>
          </w:tcPr>
          <w:p w14:paraId="4D6FC224" w14:textId="77777777" w:rsidR="00536F10" w:rsidRPr="009014DC" w:rsidRDefault="00536F10" w:rsidP="00A14DD2">
            <w:pPr>
              <w:pStyle w:val="LAText"/>
              <w:rPr>
                <w:i/>
                <w:szCs w:val="21"/>
              </w:rPr>
            </w:pPr>
            <w:r w:rsidRPr="009014DC">
              <w:rPr>
                <w:szCs w:val="21"/>
              </w:rPr>
              <w:t>Beginn:</w:t>
            </w:r>
            <w:r w:rsidRPr="009014DC">
              <w:rPr>
                <w:i/>
                <w:szCs w:val="21"/>
              </w:rPr>
              <w:t xml:space="preserve"> </w:t>
            </w:r>
            <w:r w:rsidRPr="009014DC">
              <w:rPr>
                <w:i/>
                <w:szCs w:val="21"/>
              </w:rPr>
              <w:fldChar w:fldCharType="begin">
                <w:ffData>
                  <w:name w:val=""/>
                  <w:enabled/>
                  <w:calcOnExit/>
                  <w:textInput>
                    <w:default w:val="Monat / Jahr "/>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xml:space="preserve">Monat / Jahr </w:t>
            </w:r>
            <w:r w:rsidRPr="009014DC">
              <w:rPr>
                <w:i/>
                <w:szCs w:val="21"/>
              </w:rPr>
              <w:fldChar w:fldCharType="end"/>
            </w:r>
          </w:p>
          <w:p w14:paraId="5377BFF6" w14:textId="77777777" w:rsidR="00536F10" w:rsidRPr="009014DC" w:rsidRDefault="00536F10" w:rsidP="00A14DD2">
            <w:pPr>
              <w:pStyle w:val="LAText"/>
              <w:rPr>
                <w:szCs w:val="21"/>
              </w:rPr>
            </w:pPr>
            <w:r w:rsidRPr="009014DC">
              <w:rPr>
                <w:iCs/>
                <w:szCs w:val="21"/>
              </w:rPr>
              <w:t>Ende:</w:t>
            </w:r>
            <w:r w:rsidRPr="009014DC">
              <w:rPr>
                <w:i/>
                <w:szCs w:val="21"/>
              </w:rPr>
              <w:t xml:space="preserve"> </w:t>
            </w:r>
            <w:r w:rsidRPr="009014DC">
              <w:rPr>
                <w:i/>
                <w:szCs w:val="21"/>
              </w:rPr>
              <w:fldChar w:fldCharType="begin">
                <w:ffData>
                  <w:name w:val=""/>
                  <w:enabled/>
                  <w:calcOnExit/>
                  <w:textInput>
                    <w:default w:val="Monat / Jahr oder laufend"/>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Monat / Jahr oder laufend</w:t>
            </w:r>
            <w:r w:rsidRPr="009014DC">
              <w:rPr>
                <w:i/>
                <w:szCs w:val="21"/>
              </w:rPr>
              <w:fldChar w:fldCharType="end"/>
            </w:r>
          </w:p>
          <w:p w14:paraId="340C14E3" w14:textId="77777777" w:rsidR="00536F10" w:rsidRPr="009014DC" w:rsidRDefault="00536F10" w:rsidP="00A14DD2">
            <w:pPr>
              <w:pStyle w:val="LAText"/>
              <w:rPr>
                <w:i/>
                <w:szCs w:val="21"/>
              </w:rPr>
            </w:pPr>
          </w:p>
        </w:tc>
      </w:tr>
      <w:tr w:rsidR="00536F10" w:rsidRPr="009014DC" w14:paraId="4D145C88" w14:textId="77777777" w:rsidTr="00A14DD2">
        <w:trPr>
          <w:trHeight w:val="690"/>
        </w:trPr>
        <w:tc>
          <w:tcPr>
            <w:tcW w:w="2111" w:type="pct"/>
            <w:shd w:val="clear" w:color="auto" w:fill="F2F2F2" w:themeFill="background1" w:themeFillShade="F2"/>
          </w:tcPr>
          <w:p w14:paraId="23B1E341" w14:textId="77777777" w:rsidR="00536F10" w:rsidRPr="009014DC" w:rsidRDefault="00536F10" w:rsidP="00A14DD2">
            <w:pPr>
              <w:pStyle w:val="LAText"/>
              <w:rPr>
                <w:szCs w:val="21"/>
              </w:rPr>
            </w:pPr>
            <w:r w:rsidRPr="009014DC">
              <w:rPr>
                <w:szCs w:val="21"/>
              </w:rPr>
              <w:t>Name des Auftraggebers, Straße, PLZ</w:t>
            </w:r>
            <w:r>
              <w:rPr>
                <w:szCs w:val="21"/>
              </w:rPr>
              <w:t xml:space="preserve"> und </w:t>
            </w:r>
            <w:r w:rsidRPr="009014DC">
              <w:rPr>
                <w:szCs w:val="21"/>
              </w:rPr>
              <w:t>Ort:</w:t>
            </w:r>
          </w:p>
        </w:tc>
        <w:tc>
          <w:tcPr>
            <w:tcW w:w="2889" w:type="pct"/>
            <w:shd w:val="clear" w:color="auto" w:fill="F2F2F2" w:themeFill="background1" w:themeFillShade="F2"/>
          </w:tcPr>
          <w:p w14:paraId="7A67E83C" w14:textId="77777777" w:rsidR="00536F10" w:rsidRPr="009014DC" w:rsidRDefault="00536F10" w:rsidP="00A14DD2">
            <w:pPr>
              <w:pStyle w:val="LAText"/>
              <w:rPr>
                <w:i/>
                <w:szCs w:val="21"/>
              </w:rPr>
            </w:pPr>
            <w:r w:rsidRPr="009014DC">
              <w:rPr>
                <w:i/>
                <w:szCs w:val="21"/>
              </w:rPr>
              <w:fldChar w:fldCharType="begin">
                <w:ffData>
                  <w:name w:val=""/>
                  <w:enabled/>
                  <w:calcOnExit/>
                  <w:textInput>
                    <w:default w:val="Name des Auftraggeber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Name des Auftraggebers</w:t>
            </w:r>
            <w:r w:rsidRPr="009014DC">
              <w:rPr>
                <w:szCs w:val="21"/>
              </w:rPr>
              <w:fldChar w:fldCharType="end"/>
            </w:r>
          </w:p>
          <w:p w14:paraId="7F454BC4" w14:textId="77777777" w:rsidR="00536F10" w:rsidRPr="009014DC" w:rsidRDefault="00536F10" w:rsidP="00A14DD2">
            <w:pPr>
              <w:pStyle w:val="LAText"/>
              <w:spacing w:before="0"/>
              <w:rPr>
                <w:i/>
                <w:szCs w:val="21"/>
              </w:rPr>
            </w:pPr>
            <w:r w:rsidRPr="009014DC">
              <w:rPr>
                <w:i/>
                <w:szCs w:val="21"/>
              </w:rPr>
              <w:fldChar w:fldCharType="begin">
                <w:ffData>
                  <w:name w:val="Text3"/>
                  <w:enabled/>
                  <w:calcOnExit/>
                  <w:textInput>
                    <w:default w:val="Straße, Hausnumme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Straße, Hausnummer</w:t>
            </w:r>
            <w:r w:rsidRPr="009014DC">
              <w:rPr>
                <w:szCs w:val="21"/>
              </w:rPr>
              <w:fldChar w:fldCharType="end"/>
            </w:r>
          </w:p>
          <w:p w14:paraId="207895B7" w14:textId="77777777" w:rsidR="00536F10" w:rsidRPr="009014DC" w:rsidRDefault="00536F10" w:rsidP="00A14DD2">
            <w:pPr>
              <w:pStyle w:val="LAText"/>
              <w:spacing w:before="0"/>
              <w:rPr>
                <w:i/>
                <w:szCs w:val="21"/>
              </w:rPr>
            </w:pPr>
            <w:r w:rsidRPr="009014DC">
              <w:rPr>
                <w:i/>
                <w:szCs w:val="21"/>
              </w:rPr>
              <w:fldChar w:fldCharType="begin">
                <w:ffData>
                  <w:name w:val="Text4"/>
                  <w:enabled/>
                  <w:calcOnExit/>
                  <w:textInput>
                    <w:default w:val="PLZ, Or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PLZ, Ort</w:t>
            </w:r>
            <w:r w:rsidRPr="009014DC">
              <w:rPr>
                <w:szCs w:val="21"/>
              </w:rPr>
              <w:fldChar w:fldCharType="end"/>
            </w:r>
          </w:p>
        </w:tc>
      </w:tr>
    </w:tbl>
    <w:p w14:paraId="212E9916" w14:textId="77777777" w:rsidR="00536F10" w:rsidRPr="006734FE" w:rsidRDefault="00536F10" w:rsidP="00536F10">
      <w:pPr>
        <w:pStyle w:val="LAText"/>
      </w:pPr>
      <w:r w:rsidRPr="006734FE">
        <w:br w:type="page"/>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545"/>
        <w:gridCol w:w="5521"/>
      </w:tblGrid>
      <w:tr w:rsidR="00536F10" w14:paraId="6DF43300" w14:textId="77777777" w:rsidTr="00A14DD2">
        <w:tc>
          <w:tcPr>
            <w:tcW w:w="5000" w:type="pct"/>
            <w:gridSpan w:val="2"/>
            <w:shd w:val="clear" w:color="auto" w:fill="D9D9D9" w:themeFill="background1" w:themeFillShade="D9"/>
          </w:tcPr>
          <w:p w14:paraId="13B3A601" w14:textId="77777777" w:rsidR="00536F10" w:rsidRPr="00356937" w:rsidRDefault="00536F10" w:rsidP="00A14DD2">
            <w:pPr>
              <w:pStyle w:val="LAText"/>
              <w:ind w:left="459" w:hanging="459"/>
              <w:rPr>
                <w:b/>
                <w:szCs w:val="21"/>
                <w:highlight w:val="yellow"/>
              </w:rPr>
            </w:pPr>
            <w:r w:rsidRPr="00356937">
              <w:rPr>
                <w:b/>
                <w:szCs w:val="21"/>
              </w:rPr>
              <w:lastRenderedPageBreak/>
              <w:t>Angaben zur Geeignetheit der Referenz</w:t>
            </w:r>
          </w:p>
        </w:tc>
      </w:tr>
      <w:tr w:rsidR="00536F10" w:rsidRPr="009014DC" w14:paraId="78F41A18" w14:textId="77777777" w:rsidTr="00A14DD2">
        <w:tc>
          <w:tcPr>
            <w:tcW w:w="1955" w:type="pct"/>
            <w:shd w:val="clear" w:color="auto" w:fill="F2F2F2" w:themeFill="background1" w:themeFillShade="F2"/>
          </w:tcPr>
          <w:p w14:paraId="4C558182" w14:textId="77777777" w:rsidR="00536F10" w:rsidRPr="009014DC" w:rsidRDefault="00536F10" w:rsidP="00A14DD2">
            <w:pPr>
              <w:pStyle w:val="LAText"/>
              <w:rPr>
                <w:szCs w:val="21"/>
              </w:rPr>
            </w:pPr>
            <w:r w:rsidRPr="006734FE">
              <w:t>Gegenstand der Referenz sind individuelle betreuende Maßnahmen aus dem Rechtskreis des SGB II für gesundheitlich</w:t>
            </w:r>
            <w:r>
              <w:t>, d.h. physisch oder psychisch</w:t>
            </w:r>
            <w:r w:rsidRPr="006734FE">
              <w:t xml:space="preserve"> beeinträchtigte bzw. eingeschränkte </w:t>
            </w:r>
            <w:r>
              <w:t>Leistungsberechtigte:</w:t>
            </w:r>
          </w:p>
        </w:tc>
        <w:tc>
          <w:tcPr>
            <w:tcW w:w="3045" w:type="pct"/>
            <w:shd w:val="clear" w:color="auto" w:fill="F2F2F2" w:themeFill="background1" w:themeFillShade="F2"/>
          </w:tcPr>
          <w:p w14:paraId="07563178" w14:textId="77777777" w:rsidR="00536F10" w:rsidRPr="00356937" w:rsidRDefault="00536F10" w:rsidP="00A14DD2">
            <w:pPr>
              <w:pStyle w:val="LAText"/>
              <w:ind w:left="459" w:hanging="459"/>
              <w:rPr>
                <w:szCs w:val="21"/>
              </w:rPr>
            </w:pPr>
            <w:sdt>
              <w:sdtPr>
                <w:rPr>
                  <w:szCs w:val="21"/>
                </w:rPr>
                <w:id w:val="-1563478438"/>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ja</w:t>
            </w:r>
          </w:p>
          <w:p w14:paraId="10B488E3" w14:textId="77777777" w:rsidR="00536F10" w:rsidRPr="009014DC" w:rsidRDefault="00536F10" w:rsidP="00A14DD2">
            <w:pPr>
              <w:pStyle w:val="LAText"/>
              <w:spacing w:before="0"/>
              <w:ind w:left="459" w:hanging="459"/>
              <w:rPr>
                <w:szCs w:val="21"/>
                <w:highlight w:val="yellow"/>
              </w:rPr>
            </w:pPr>
            <w:sdt>
              <w:sdtPr>
                <w:rPr>
                  <w:szCs w:val="21"/>
                </w:rPr>
                <w:id w:val="1600755867"/>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r w:rsidR="00536F10" w:rsidRPr="009014DC" w14:paraId="221ABAD2" w14:textId="77777777" w:rsidTr="00A14DD2">
        <w:tc>
          <w:tcPr>
            <w:tcW w:w="1955" w:type="pct"/>
            <w:shd w:val="clear" w:color="auto" w:fill="F2F2F2" w:themeFill="background1" w:themeFillShade="F2"/>
          </w:tcPr>
          <w:p w14:paraId="4799FC4F" w14:textId="77777777" w:rsidR="00536F10" w:rsidRPr="009014DC" w:rsidRDefault="00536F10" w:rsidP="00A14DD2">
            <w:pPr>
              <w:pStyle w:val="LAText"/>
              <w:rPr>
                <w:szCs w:val="21"/>
              </w:rPr>
            </w:pPr>
            <w:r w:rsidRPr="00356937">
              <w:rPr>
                <w:szCs w:val="21"/>
              </w:rPr>
              <w:t xml:space="preserve">In der Referenz </w:t>
            </w:r>
            <w:proofErr w:type="gramStart"/>
            <w:r w:rsidRPr="00356937">
              <w:rPr>
                <w:szCs w:val="21"/>
              </w:rPr>
              <w:t>wurden</w:t>
            </w:r>
            <w:proofErr w:type="gramEnd"/>
            <w:r w:rsidRPr="00356937">
              <w:rPr>
                <w:szCs w:val="21"/>
              </w:rPr>
              <w:t xml:space="preserve"> mindestens ein Arzt</w:t>
            </w:r>
            <w:r>
              <w:rPr>
                <w:szCs w:val="21"/>
              </w:rPr>
              <w:t xml:space="preserve"> oder</w:t>
            </w:r>
            <w:r w:rsidRPr="00356937">
              <w:rPr>
                <w:szCs w:val="21"/>
              </w:rPr>
              <w:t xml:space="preserve"> Psychologe </w:t>
            </w:r>
            <w:r w:rsidRPr="00B0364A">
              <w:rPr>
                <w:szCs w:val="21"/>
                <w:u w:val="single"/>
              </w:rPr>
              <w:t>und</w:t>
            </w:r>
            <w:r w:rsidRPr="00356937">
              <w:rPr>
                <w:szCs w:val="21"/>
              </w:rPr>
              <w:t xml:space="preserve"> ein Coach eingesetzt</w:t>
            </w:r>
            <w:r>
              <w:rPr>
                <w:szCs w:val="21"/>
              </w:rPr>
              <w:t>:</w:t>
            </w:r>
          </w:p>
        </w:tc>
        <w:tc>
          <w:tcPr>
            <w:tcW w:w="3045" w:type="pct"/>
            <w:shd w:val="clear" w:color="auto" w:fill="F2F2F2" w:themeFill="background1" w:themeFillShade="F2"/>
          </w:tcPr>
          <w:p w14:paraId="79714A9F" w14:textId="77777777" w:rsidR="00536F10" w:rsidRPr="009014DC" w:rsidRDefault="00536F10" w:rsidP="00A14DD2">
            <w:pPr>
              <w:pStyle w:val="LAText"/>
              <w:ind w:left="459" w:hanging="459"/>
              <w:rPr>
                <w:szCs w:val="21"/>
              </w:rPr>
            </w:pPr>
            <w:sdt>
              <w:sdtPr>
                <w:rPr>
                  <w:szCs w:val="21"/>
                </w:rPr>
                <w:id w:val="-866912266"/>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0A48B37F" w14:textId="77777777" w:rsidR="00536F10" w:rsidRPr="009014DC" w:rsidRDefault="00536F10" w:rsidP="00A14DD2">
            <w:pPr>
              <w:pStyle w:val="LAText"/>
              <w:spacing w:before="0"/>
              <w:ind w:left="459" w:hanging="459"/>
              <w:rPr>
                <w:szCs w:val="21"/>
              </w:rPr>
            </w:pPr>
            <w:sdt>
              <w:sdtPr>
                <w:rPr>
                  <w:szCs w:val="21"/>
                </w:rPr>
                <w:id w:val="300657905"/>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536F10" w:rsidRPr="009014DC" w14:paraId="6545BD5E" w14:textId="77777777" w:rsidTr="00A14DD2">
        <w:tc>
          <w:tcPr>
            <w:tcW w:w="1955" w:type="pct"/>
            <w:shd w:val="clear" w:color="auto" w:fill="F2F2F2" w:themeFill="background1" w:themeFillShade="F2"/>
          </w:tcPr>
          <w:p w14:paraId="767DE027" w14:textId="77777777" w:rsidR="00536F10" w:rsidRPr="009014DC" w:rsidRDefault="00536F10" w:rsidP="00A14DD2">
            <w:pPr>
              <w:pStyle w:val="LAText"/>
              <w:rPr>
                <w:szCs w:val="21"/>
              </w:rPr>
            </w:pPr>
            <w:r w:rsidRPr="00356937">
              <w:rPr>
                <w:szCs w:val="21"/>
              </w:rPr>
              <w:t>Die Maßnahme in der Referenz war darauf ausgerichtet, dass die Erwerbsfähigkeit der Leistungsberechtigten erhalten, verbessert oder wiederhergestellt wird.</w:t>
            </w:r>
          </w:p>
        </w:tc>
        <w:tc>
          <w:tcPr>
            <w:tcW w:w="3045" w:type="pct"/>
            <w:shd w:val="clear" w:color="auto" w:fill="F2F2F2" w:themeFill="background1" w:themeFillShade="F2"/>
          </w:tcPr>
          <w:p w14:paraId="560D3E83" w14:textId="77777777" w:rsidR="00536F10" w:rsidRPr="009014DC" w:rsidRDefault="00536F10" w:rsidP="00A14DD2">
            <w:pPr>
              <w:pStyle w:val="LAText"/>
              <w:ind w:left="459" w:hanging="459"/>
              <w:rPr>
                <w:szCs w:val="21"/>
              </w:rPr>
            </w:pPr>
            <w:sdt>
              <w:sdtPr>
                <w:rPr>
                  <w:szCs w:val="21"/>
                </w:rPr>
                <w:id w:val="-241725001"/>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55241BA7" w14:textId="77777777" w:rsidR="00536F10" w:rsidRPr="009014DC" w:rsidRDefault="00536F10" w:rsidP="00A14DD2">
            <w:pPr>
              <w:pStyle w:val="LAText"/>
              <w:spacing w:before="0"/>
              <w:ind w:left="459" w:hanging="459"/>
              <w:rPr>
                <w:i/>
                <w:szCs w:val="21"/>
              </w:rPr>
            </w:pPr>
            <w:sdt>
              <w:sdtPr>
                <w:rPr>
                  <w:szCs w:val="21"/>
                </w:rPr>
                <w:id w:val="1959217388"/>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536F10" w:rsidRPr="009014DC" w14:paraId="0351892C" w14:textId="77777777" w:rsidTr="00A14DD2">
        <w:tc>
          <w:tcPr>
            <w:tcW w:w="1955" w:type="pct"/>
            <w:shd w:val="clear" w:color="auto" w:fill="F2F2F2" w:themeFill="background1" w:themeFillShade="F2"/>
          </w:tcPr>
          <w:p w14:paraId="3F7EA7F9" w14:textId="77777777" w:rsidR="00536F10" w:rsidRPr="00356937" w:rsidRDefault="00536F10" w:rsidP="00A14DD2">
            <w:pPr>
              <w:pStyle w:val="LAText"/>
              <w:rPr>
                <w:szCs w:val="21"/>
              </w:rPr>
            </w:pPr>
            <w:r w:rsidRPr="00356937">
              <w:rPr>
                <w:szCs w:val="21"/>
              </w:rPr>
              <w:t>Die Referenz wurde aus Sicht des Referenzauftraggebers vertragskonform erbracht</w:t>
            </w:r>
            <w:r>
              <w:rPr>
                <w:szCs w:val="21"/>
              </w:rPr>
              <w:t>:</w:t>
            </w:r>
          </w:p>
        </w:tc>
        <w:tc>
          <w:tcPr>
            <w:tcW w:w="3045" w:type="pct"/>
            <w:shd w:val="clear" w:color="auto" w:fill="F2F2F2" w:themeFill="background1" w:themeFillShade="F2"/>
          </w:tcPr>
          <w:p w14:paraId="78FED9B7" w14:textId="77777777" w:rsidR="00536F10" w:rsidRPr="009014DC" w:rsidRDefault="00536F10" w:rsidP="00A14DD2">
            <w:pPr>
              <w:pStyle w:val="LAText"/>
              <w:ind w:left="459" w:hanging="459"/>
              <w:rPr>
                <w:szCs w:val="21"/>
              </w:rPr>
            </w:pPr>
            <w:sdt>
              <w:sdtPr>
                <w:rPr>
                  <w:szCs w:val="21"/>
                </w:rPr>
                <w:id w:val="-812259049"/>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9014DC">
              <w:rPr>
                <w:szCs w:val="21"/>
              </w:rPr>
              <w:tab/>
              <w:t>ja</w:t>
            </w:r>
          </w:p>
          <w:p w14:paraId="63F32EA6" w14:textId="77777777" w:rsidR="00536F10" w:rsidRDefault="00536F10" w:rsidP="00A14DD2">
            <w:pPr>
              <w:pStyle w:val="LAText"/>
              <w:ind w:left="459" w:hanging="459"/>
              <w:rPr>
                <w:szCs w:val="21"/>
              </w:rPr>
            </w:pPr>
            <w:sdt>
              <w:sdtPr>
                <w:rPr>
                  <w:szCs w:val="21"/>
                </w:rPr>
                <w:id w:val="-2129158289"/>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536F10" w:rsidRPr="00356937" w14:paraId="550A1268" w14:textId="77777777" w:rsidTr="00A14DD2">
        <w:tc>
          <w:tcPr>
            <w:tcW w:w="5000" w:type="pct"/>
            <w:gridSpan w:val="2"/>
            <w:shd w:val="clear" w:color="auto" w:fill="D9D9D9" w:themeFill="background1" w:themeFillShade="D9"/>
          </w:tcPr>
          <w:p w14:paraId="6A0821EB" w14:textId="77777777" w:rsidR="00536F10" w:rsidRPr="00356937" w:rsidRDefault="00536F10" w:rsidP="00A14DD2">
            <w:pPr>
              <w:pStyle w:val="LAText"/>
              <w:ind w:left="459" w:hanging="459"/>
              <w:rPr>
                <w:b/>
                <w:szCs w:val="21"/>
                <w:highlight w:val="yellow"/>
              </w:rPr>
            </w:pPr>
            <w:r>
              <w:rPr>
                <w:b/>
                <w:szCs w:val="21"/>
              </w:rPr>
              <w:t>Weitere Mindestanforderung</w:t>
            </w:r>
          </w:p>
        </w:tc>
      </w:tr>
      <w:tr w:rsidR="00536F10" w:rsidRPr="009014DC" w14:paraId="402FE821" w14:textId="77777777" w:rsidTr="00A14DD2">
        <w:tc>
          <w:tcPr>
            <w:tcW w:w="1955" w:type="pct"/>
            <w:shd w:val="clear" w:color="auto" w:fill="F2F2F2" w:themeFill="background1" w:themeFillShade="F2"/>
          </w:tcPr>
          <w:p w14:paraId="7E710F0C" w14:textId="77777777" w:rsidR="00536F10" w:rsidRDefault="00536F10" w:rsidP="00A14DD2">
            <w:pPr>
              <w:pStyle w:val="LAText1"/>
              <w:ind w:left="0"/>
            </w:pPr>
            <w:r>
              <w:t xml:space="preserve">Gleichzeitig, d.h. während des gesamten Leistungszeitraums der Referenz wurden mindestens 40 Teilnehmende parallel individuell betreut. </w:t>
            </w:r>
          </w:p>
          <w:p w14:paraId="525B3572" w14:textId="77777777" w:rsidR="00536F10" w:rsidRPr="00536F10" w:rsidRDefault="00536F10" w:rsidP="00A14DD2">
            <w:pPr>
              <w:pStyle w:val="LAText1"/>
              <w:ind w:left="0"/>
              <w:rPr>
                <w:i/>
              </w:rPr>
            </w:pPr>
            <w:r w:rsidRPr="00536F10">
              <w:rPr>
                <w:i/>
              </w:rPr>
              <w:t>Diese Anforderung kann der Bieter entweder durch die eingereichten geeigneten Referenzen zum SGB II erreichen. Der Bieter kann ergänzend jedoch auch Referenzen aus anderen Sozialgesetzbüchern heranziehen, sofern diese gleichzeitig zu der eingereichten geeigneten Referenz nach SGB II erbracht wurden und zumindest die nachfolgende Voraussetzung erfüllen:</w:t>
            </w:r>
          </w:p>
          <w:p w14:paraId="101E3A72" w14:textId="77777777" w:rsidR="00536F10" w:rsidRPr="009014DC" w:rsidRDefault="00536F10" w:rsidP="00A14DD2">
            <w:pPr>
              <w:pStyle w:val="LAText"/>
              <w:rPr>
                <w:szCs w:val="21"/>
              </w:rPr>
            </w:pPr>
            <w:r w:rsidRPr="00536F10">
              <w:rPr>
                <w:i/>
              </w:rPr>
              <w:lastRenderedPageBreak/>
              <w:fldChar w:fldCharType="begin"/>
            </w:r>
            <w:r w:rsidRPr="00536F10">
              <w:rPr>
                <w:i/>
              </w:rPr>
              <w:instrText>LL_ID:hqgvg8mDWq6t47yRX</w:instrText>
            </w:r>
            <w:r w:rsidRPr="00536F10">
              <w:rPr>
                <w:i/>
              </w:rPr>
              <w:fldChar w:fldCharType="separate"/>
            </w:r>
            <w:r w:rsidRPr="00536F10">
              <w:rPr>
                <w:i/>
              </w:rPr>
              <w:fldChar w:fldCharType="end"/>
            </w:r>
            <w:r w:rsidRPr="00536F10">
              <w:rPr>
                <w:i/>
              </w:rPr>
              <w:t>Gegenstand der Referenz sind individuelle betreuende Maßnahmen für Leistungsberechtigte aus dem Rechtskreis der Sozialgesetzbücher. Individuell betreuende Maßnahmen sind solche Maßnahmen, die eine auf die individuelle Person und deren Situation zentrierte Betreuung vorsehen</w:t>
            </w:r>
            <w:r>
              <w:rPr>
                <w:i/>
              </w:rPr>
              <w:t>.</w:t>
            </w:r>
          </w:p>
        </w:tc>
        <w:tc>
          <w:tcPr>
            <w:tcW w:w="3045" w:type="pct"/>
            <w:shd w:val="clear" w:color="auto" w:fill="F2F2F2" w:themeFill="background1" w:themeFillShade="F2"/>
          </w:tcPr>
          <w:p w14:paraId="72B4EDB2" w14:textId="77777777" w:rsidR="00536F10" w:rsidRDefault="00536F10" w:rsidP="00A14DD2">
            <w:pPr>
              <w:pStyle w:val="LAText"/>
              <w:ind w:left="459" w:hanging="459"/>
              <w:rPr>
                <w:szCs w:val="21"/>
              </w:rPr>
            </w:pPr>
            <w:sdt>
              <w:sdtPr>
                <w:rPr>
                  <w:szCs w:val="21"/>
                </w:rPr>
                <w:id w:val="-817648148"/>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356937">
              <w:rPr>
                <w:szCs w:val="21"/>
              </w:rPr>
              <w:tab/>
              <w:t>ja</w:t>
            </w:r>
          </w:p>
          <w:p w14:paraId="220FAE0B" w14:textId="77777777" w:rsidR="00536F10" w:rsidRPr="00452B68" w:rsidRDefault="00536F10" w:rsidP="00A14DD2">
            <w:pPr>
              <w:pStyle w:val="LAText"/>
              <w:rPr>
                <w:i/>
                <w:szCs w:val="21"/>
              </w:rPr>
            </w:pPr>
            <w:r w:rsidRPr="00452B68">
              <w:rPr>
                <w:i/>
                <w:szCs w:val="21"/>
              </w:rPr>
              <w:t xml:space="preserve">Falls der Bieter „ja“ </w:t>
            </w:r>
            <w:r>
              <w:rPr>
                <w:i/>
                <w:szCs w:val="21"/>
              </w:rPr>
              <w:t>ankreuzt</w:t>
            </w:r>
            <w:r w:rsidRPr="00452B68">
              <w:rPr>
                <w:i/>
                <w:szCs w:val="21"/>
              </w:rPr>
              <w:t xml:space="preserve">, hat er </w:t>
            </w:r>
            <w:r>
              <w:rPr>
                <w:i/>
                <w:szCs w:val="21"/>
              </w:rPr>
              <w:t>die folgenden Angaben zu machen</w:t>
            </w:r>
            <w:r w:rsidRPr="00452B68">
              <w:rPr>
                <w:i/>
                <w:szCs w:val="21"/>
              </w:rPr>
              <w:t>:</w:t>
            </w:r>
          </w:p>
          <w:p w14:paraId="4E949085" w14:textId="77777777" w:rsidR="00536F10" w:rsidRDefault="00536F10" w:rsidP="00A14DD2">
            <w:pPr>
              <w:pStyle w:val="LAAufz1"/>
              <w:numPr>
                <w:ilvl w:val="0"/>
                <w:numId w:val="21"/>
              </w:numPr>
              <w:ind w:left="314" w:hanging="283"/>
            </w:pPr>
            <w:r>
              <w:t xml:space="preserve">Anzahl der individuell betreuten Teilnehmenden in dieser Referenz: </w:t>
            </w: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r>
              <w:t xml:space="preserve"> </w:t>
            </w:r>
          </w:p>
          <w:p w14:paraId="347924D2" w14:textId="77777777" w:rsidR="00536F10" w:rsidRDefault="00536F10" w:rsidP="00A14DD2">
            <w:pPr>
              <w:pStyle w:val="LAAufz1"/>
              <w:numPr>
                <w:ilvl w:val="0"/>
                <w:numId w:val="21"/>
              </w:numPr>
              <w:ind w:left="314" w:hanging="283"/>
            </w:pPr>
            <w:r>
              <w:t xml:space="preserve">Angaben zu weiteren Referenzen mit Anzahl der Teilnehmenden die dabei gleichzeitig, d.h. während des gesamten Leistungszeitraums dieser Referenz parallel, individuell betreut wurden: </w:t>
            </w:r>
          </w:p>
          <w:tbl>
            <w:tblPr>
              <w:tblStyle w:val="Tabellenraster"/>
              <w:tblW w:w="0" w:type="auto"/>
              <w:tblInd w:w="314" w:type="dxa"/>
              <w:tblLook w:val="04A0" w:firstRow="1" w:lastRow="0" w:firstColumn="1" w:lastColumn="0" w:noHBand="0" w:noVBand="1"/>
            </w:tblPr>
            <w:tblGrid>
              <w:gridCol w:w="1578"/>
              <w:gridCol w:w="3403"/>
            </w:tblGrid>
            <w:tr w:rsidR="00536F10" w14:paraId="69174CB6" w14:textId="77777777" w:rsidTr="00A14DD2">
              <w:tc>
                <w:tcPr>
                  <w:tcW w:w="1578" w:type="dxa"/>
                </w:tcPr>
                <w:p w14:paraId="26865259"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0A11F3CE" w14:textId="77777777" w:rsidR="00536F10" w:rsidRDefault="00536F10" w:rsidP="00A14DD2">
                  <w:pPr>
                    <w:pStyle w:val="LAAufz1"/>
                    <w:numPr>
                      <w:ilvl w:val="0"/>
                      <w:numId w:val="0"/>
                    </w:numPr>
                  </w:pPr>
                </w:p>
              </w:tc>
              <w:tc>
                <w:tcPr>
                  <w:tcW w:w="3403" w:type="dxa"/>
                </w:tcPr>
                <w:p w14:paraId="6DC2E6A5"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 xml:space="preserve">Entweder (1) Nennung der Tabellen-Nr. der angegebenen Referenz aus SGB II oder (2) Beschreibung der weiteren </w:t>
                  </w:r>
                  <w:r>
                    <w:rPr>
                      <w:noProof/>
                    </w:rPr>
                    <w:lastRenderedPageBreak/>
                    <w:t>Referenz(en) unter Nennung des Rechtskreis nach SGB</w:t>
                  </w:r>
                  <w:r>
                    <w:fldChar w:fldCharType="end"/>
                  </w:r>
                </w:p>
              </w:tc>
            </w:tr>
            <w:tr w:rsidR="00536F10" w14:paraId="6DD06969" w14:textId="77777777" w:rsidTr="00A14DD2">
              <w:tc>
                <w:tcPr>
                  <w:tcW w:w="1578" w:type="dxa"/>
                </w:tcPr>
                <w:p w14:paraId="3DE6DD3A" w14:textId="77777777" w:rsidR="00536F10" w:rsidRDefault="00536F10" w:rsidP="00A14DD2">
                  <w:pPr>
                    <w:pStyle w:val="LAAufz1"/>
                    <w:numPr>
                      <w:ilvl w:val="0"/>
                      <w:numId w:val="0"/>
                    </w:numPr>
                    <w:ind w:left="31"/>
                  </w:pPr>
                  <w:r>
                    <w:lastRenderedPageBreak/>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5CC1BE41" w14:textId="77777777" w:rsidR="00536F10" w:rsidRDefault="00536F10" w:rsidP="00A14DD2">
                  <w:pPr>
                    <w:pStyle w:val="LAAufz1"/>
                    <w:numPr>
                      <w:ilvl w:val="0"/>
                      <w:numId w:val="0"/>
                    </w:numPr>
                  </w:pPr>
                </w:p>
              </w:tc>
              <w:tc>
                <w:tcPr>
                  <w:tcW w:w="3403" w:type="dxa"/>
                </w:tcPr>
                <w:p w14:paraId="0FACA8B2"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536F10" w14:paraId="76D7671F" w14:textId="77777777" w:rsidTr="00A14DD2">
              <w:tc>
                <w:tcPr>
                  <w:tcW w:w="1578" w:type="dxa"/>
                </w:tcPr>
                <w:p w14:paraId="6F68DC8D"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24E1ED5C" w14:textId="77777777" w:rsidR="00536F10" w:rsidRDefault="00536F10" w:rsidP="00A14DD2">
                  <w:pPr>
                    <w:pStyle w:val="LAAufz1"/>
                    <w:numPr>
                      <w:ilvl w:val="0"/>
                      <w:numId w:val="0"/>
                    </w:numPr>
                  </w:pPr>
                </w:p>
              </w:tc>
              <w:tc>
                <w:tcPr>
                  <w:tcW w:w="3403" w:type="dxa"/>
                </w:tcPr>
                <w:p w14:paraId="0A5B97B3"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536F10" w14:paraId="366B5295" w14:textId="77777777" w:rsidTr="00A14DD2">
              <w:tc>
                <w:tcPr>
                  <w:tcW w:w="1578" w:type="dxa"/>
                </w:tcPr>
                <w:p w14:paraId="409BF9D6" w14:textId="77777777" w:rsidR="00536F10" w:rsidRDefault="00536F10" w:rsidP="00A14DD2">
                  <w:pPr>
                    <w:pStyle w:val="LAAufz1"/>
                    <w:numPr>
                      <w:ilvl w:val="0"/>
                      <w:numId w:val="0"/>
                    </w:numPr>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3ACC5E09" w14:textId="77777777" w:rsidR="00536F10" w:rsidRDefault="00536F10" w:rsidP="00A14DD2">
                  <w:pPr>
                    <w:pStyle w:val="LAAufz1"/>
                    <w:numPr>
                      <w:ilvl w:val="0"/>
                      <w:numId w:val="0"/>
                    </w:numPr>
                  </w:pPr>
                </w:p>
              </w:tc>
              <w:tc>
                <w:tcPr>
                  <w:tcW w:w="3403" w:type="dxa"/>
                </w:tcPr>
                <w:p w14:paraId="4D404A33" w14:textId="77777777" w:rsidR="00536F10" w:rsidRDefault="00536F10" w:rsidP="00A14DD2">
                  <w:pPr>
                    <w:pStyle w:val="LAAufz1"/>
                    <w:numPr>
                      <w:ilvl w:val="0"/>
                      <w:numId w:val="0"/>
                    </w:numPr>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bl>
          <w:p w14:paraId="4E4BDF9E" w14:textId="77777777" w:rsidR="00536F10" w:rsidRDefault="00536F10" w:rsidP="00A14DD2">
            <w:pPr>
              <w:pStyle w:val="LAText"/>
              <w:spacing w:before="0"/>
              <w:ind w:left="459" w:hanging="459"/>
              <w:rPr>
                <w:szCs w:val="21"/>
              </w:rPr>
            </w:pPr>
          </w:p>
          <w:p w14:paraId="33959930" w14:textId="77777777" w:rsidR="00D44CA9" w:rsidRPr="00D44CA9" w:rsidRDefault="00D44CA9" w:rsidP="00D44CA9">
            <w:pPr>
              <w:pStyle w:val="LAText"/>
              <w:spacing w:before="0"/>
              <w:ind w:left="27" w:hanging="27"/>
              <w:rPr>
                <w:i/>
                <w:szCs w:val="21"/>
              </w:rPr>
            </w:pPr>
            <w:r w:rsidRPr="00D44CA9">
              <w:rPr>
                <w:i/>
                <w:szCs w:val="21"/>
              </w:rPr>
              <w:t xml:space="preserve">Wird die Erfüllung der Mindestanforderung anhand der Angaben des Bieters nicht nachgewiesen, kann die Referenz nicht berücksichtigt werden. </w:t>
            </w:r>
          </w:p>
          <w:p w14:paraId="5DC0414A" w14:textId="77777777" w:rsidR="00D44CA9" w:rsidRDefault="00D44CA9" w:rsidP="00A14DD2">
            <w:pPr>
              <w:pStyle w:val="LAText"/>
              <w:spacing w:before="0"/>
              <w:ind w:left="459" w:hanging="459"/>
              <w:rPr>
                <w:szCs w:val="21"/>
              </w:rPr>
            </w:pPr>
          </w:p>
          <w:p w14:paraId="4FCE80CC" w14:textId="77777777" w:rsidR="00536F10" w:rsidRPr="009014DC" w:rsidRDefault="00536F10" w:rsidP="00A14DD2">
            <w:pPr>
              <w:pStyle w:val="LAText"/>
              <w:spacing w:before="0"/>
              <w:ind w:left="459" w:hanging="459"/>
              <w:rPr>
                <w:szCs w:val="21"/>
                <w:highlight w:val="yellow"/>
              </w:rPr>
            </w:pPr>
            <w:sdt>
              <w:sdtPr>
                <w:rPr>
                  <w:szCs w:val="21"/>
                </w:rPr>
                <w:id w:val="-1576582825"/>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bl>
    <w:p w14:paraId="08E9018C" w14:textId="77777777" w:rsidR="00536F10" w:rsidRDefault="00536F10" w:rsidP="00536F10">
      <w:pPr>
        <w:pStyle w:val="LAText1"/>
      </w:pPr>
    </w:p>
    <w:p w14:paraId="2E5E81D5" w14:textId="20CD649D" w:rsidR="00861192" w:rsidRDefault="00536F10" w:rsidP="00536F10">
      <w:pPr>
        <w:spacing w:after="160" w:line="259" w:lineRule="auto"/>
      </w:pPr>
      <w:r>
        <w:br w:type="page"/>
      </w:r>
    </w:p>
    <w:sectPr w:rsidR="00861192" w:rsidSect="006734FE">
      <w:headerReference w:type="default" r:id="rId8"/>
      <w:footerReference w:type="default" r:id="rId9"/>
      <w:head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500F2" w14:textId="77777777" w:rsidR="00D415A4" w:rsidRDefault="00D415A4" w:rsidP="004D3108">
      <w:r>
        <w:separator/>
      </w:r>
    </w:p>
  </w:endnote>
  <w:endnote w:type="continuationSeparator" w:id="0">
    <w:p w14:paraId="0BBC2BD5" w14:textId="77777777" w:rsidR="00D415A4" w:rsidRDefault="00D415A4" w:rsidP="004D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IN-LightAlternate">
    <w:altName w:val="Calibri"/>
    <w:panose1 w:val="02000404040000020003"/>
    <w:charset w:val="00"/>
    <w:family w:val="auto"/>
    <w:pitch w:val="variable"/>
    <w:sig w:usb0="8000002F" w:usb1="4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75052" w14:textId="354D0021" w:rsidR="00DF318B" w:rsidRPr="00DF318B" w:rsidRDefault="00DF318B" w:rsidP="00DF318B">
    <w:pPr>
      <w:pStyle w:val="Fuzeile"/>
    </w:pPr>
    <w:r>
      <w:t>Fassung vom 08.07.2026</w:t>
    </w:r>
    <w:r>
      <w:tab/>
    </w:r>
    <w:r>
      <w:tab/>
      <w:t xml:space="preserve">Seite </w:t>
    </w:r>
    <w:r>
      <w:rPr>
        <w:b/>
        <w:bCs/>
      </w:rPr>
      <w:fldChar w:fldCharType="begin"/>
    </w:r>
    <w:r>
      <w:rPr>
        <w:b/>
        <w:bCs/>
      </w:rPr>
      <w:instrText>PAGE  \* Arabic  \* MERGEFORMAT</w:instrText>
    </w:r>
    <w:r>
      <w:rPr>
        <w:b/>
        <w:bCs/>
      </w:rPr>
      <w:fldChar w:fldCharType="separate"/>
    </w:r>
    <w:r>
      <w:rPr>
        <w:b/>
        <w:bCs/>
      </w:rPr>
      <w:t>5</w:t>
    </w:r>
    <w:r>
      <w:rPr>
        <w:b/>
        <w:bCs/>
      </w:rPr>
      <w:fldChar w:fldCharType="end"/>
    </w:r>
    <w:r>
      <w:t xml:space="preserve"> von </w:t>
    </w:r>
    <w:r>
      <w:rPr>
        <w:b/>
        <w:bCs/>
      </w:rPr>
      <w:fldChar w:fldCharType="begin"/>
    </w:r>
    <w:r>
      <w:rPr>
        <w:b/>
        <w:bCs/>
      </w:rPr>
      <w:instrText>NUMPAGES  \* Arabic  \* MERGEFORMAT</w:instrText>
    </w:r>
    <w:r>
      <w:rPr>
        <w:b/>
        <w:bCs/>
      </w:rPr>
      <w:fldChar w:fldCharType="separate"/>
    </w:r>
    <w:r>
      <w:rPr>
        <w:b/>
        <w:bCs/>
      </w:rPr>
      <w:t>23</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EFF35" w14:textId="77777777" w:rsidR="00D415A4" w:rsidRDefault="00D415A4" w:rsidP="004D3108">
      <w:r>
        <w:separator/>
      </w:r>
    </w:p>
  </w:footnote>
  <w:footnote w:type="continuationSeparator" w:id="0">
    <w:p w14:paraId="1EC78E16" w14:textId="77777777" w:rsidR="00D415A4" w:rsidRDefault="00D415A4" w:rsidP="004D3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5B9B3" w14:textId="77777777" w:rsidR="006734FE" w:rsidRDefault="006734FE" w:rsidP="006734FE">
    <w:pPr>
      <w:pStyle w:val="Kopfzeile"/>
    </w:pPr>
    <w:r>
      <w:t>Jobcenter Mannheim</w:t>
    </w:r>
  </w:p>
  <w:p w14:paraId="3E01EFA7" w14:textId="77777777" w:rsidR="006734FE" w:rsidRDefault="006734FE" w:rsidP="006734FE">
    <w:pPr>
      <w:pStyle w:val="Kopfzeile"/>
    </w:pPr>
    <w:r>
      <w:rPr>
        <w:noProof/>
        <w:sz w:val="18"/>
        <w:szCs w:val="18"/>
      </w:rPr>
      <w:drawing>
        <wp:anchor distT="0" distB="0" distL="114300" distR="114300" simplePos="0" relativeHeight="251659264" behindDoc="0" locked="0" layoutInCell="1" allowOverlap="1" wp14:anchorId="757FBA51" wp14:editId="401BB2B5">
          <wp:simplePos x="0" y="0"/>
          <wp:positionH relativeFrom="column">
            <wp:posOffset>3053080</wp:posOffset>
          </wp:positionH>
          <wp:positionV relativeFrom="paragraph">
            <wp:posOffset>6985</wp:posOffset>
          </wp:positionV>
          <wp:extent cx="3066415" cy="304800"/>
          <wp:effectExtent l="0" t="0" r="635"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6415" cy="304800"/>
                  </a:xfrm>
                  <a:prstGeom prst="rect">
                    <a:avLst/>
                  </a:prstGeom>
                  <a:noFill/>
                </pic:spPr>
              </pic:pic>
            </a:graphicData>
          </a:graphic>
        </wp:anchor>
      </w:drawing>
    </w:r>
    <w:r>
      <w:t>Projekt „Gesundheitszentrum</w:t>
    </w:r>
  </w:p>
  <w:p w14:paraId="6B53BB86" w14:textId="77777777" w:rsidR="006734FE" w:rsidRDefault="006734FE" w:rsidP="006734FE">
    <w:pPr>
      <w:pStyle w:val="Kopfzeile"/>
    </w:pPr>
    <w:r>
      <w:t>Offenes Verfahren nach VgV</w:t>
    </w:r>
  </w:p>
  <w:p w14:paraId="09BF87EF" w14:textId="316C71B0" w:rsidR="006734FE" w:rsidRDefault="006734FE" w:rsidP="006734FE">
    <w:pPr>
      <w:pStyle w:val="Kopfzeile"/>
      <w:rPr>
        <w:b/>
      </w:rPr>
    </w:pPr>
    <w:r>
      <w:rPr>
        <w:b/>
      </w:rPr>
      <w:t>Formblatt „Nichtvorliegen von Ausschlussgründen und Eignung“</w:t>
    </w:r>
  </w:p>
  <w:p w14:paraId="77835130" w14:textId="101FB0D1" w:rsidR="006734FE" w:rsidRPr="006734FE" w:rsidRDefault="006734FE" w:rsidP="006734FE">
    <w:pPr>
      <w:pStyle w:val="Kopfzeile"/>
    </w:pPr>
    <w:r w:rsidRPr="006734FE">
      <w:t>Anhang 2</w:t>
    </w:r>
  </w:p>
  <w:p w14:paraId="184AB49E" w14:textId="77777777" w:rsidR="004D3108" w:rsidRDefault="004D3108">
    <w:pPr>
      <w:pStyle w:val="Kopfzeile"/>
    </w:pPr>
  </w:p>
  <w:p w14:paraId="2E05150B" w14:textId="77777777" w:rsidR="006734FE" w:rsidRDefault="006734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0" w:type="dxa"/>
      <w:tblLayout w:type="fixed"/>
      <w:tblCellMar>
        <w:left w:w="0" w:type="dxa"/>
        <w:right w:w="0" w:type="dxa"/>
      </w:tblCellMar>
      <w:tblLook w:val="04A0" w:firstRow="1" w:lastRow="0" w:firstColumn="1" w:lastColumn="0" w:noHBand="0" w:noVBand="1"/>
    </w:tblPr>
    <w:tblGrid>
      <w:gridCol w:w="6236"/>
      <w:gridCol w:w="2551"/>
      <w:gridCol w:w="283"/>
    </w:tblGrid>
    <w:tr w:rsidR="00F8647A" w:rsidRPr="00465FD2" w14:paraId="5830D88E" w14:textId="77777777" w:rsidTr="00E34456">
      <w:tc>
        <w:tcPr>
          <w:tcW w:w="6236" w:type="dxa"/>
        </w:tcPr>
        <w:p w14:paraId="63EB6EA4" w14:textId="77777777" w:rsidR="00F8647A" w:rsidRPr="00465FD2" w:rsidRDefault="00F8647A" w:rsidP="00F8647A">
          <w:pPr>
            <w:tabs>
              <w:tab w:val="center" w:pos="4536"/>
              <w:tab w:val="right" w:pos="9072"/>
            </w:tabs>
            <w:rPr>
              <w:rFonts w:ascii="DIN-LightAlternate" w:eastAsia="Times New Roman" w:hAnsi="DIN-LightAlternate"/>
              <w:sz w:val="14"/>
              <w:szCs w:val="14"/>
            </w:rPr>
          </w:pPr>
        </w:p>
      </w:tc>
      <w:tc>
        <w:tcPr>
          <w:tcW w:w="2551" w:type="dxa"/>
        </w:tcPr>
        <w:p w14:paraId="5A0063A4" w14:textId="77777777" w:rsidR="00F8647A" w:rsidRPr="00465FD2" w:rsidRDefault="00F8647A" w:rsidP="00F8647A">
          <w:pPr>
            <w:tabs>
              <w:tab w:val="center" w:pos="4536"/>
              <w:tab w:val="right" w:pos="9072"/>
            </w:tabs>
            <w:jc w:val="right"/>
            <w:rPr>
              <w:rFonts w:ascii="DIN-LightAlternate" w:eastAsia="Times New Roman" w:hAnsi="DIN-LightAlternate"/>
              <w:sz w:val="14"/>
              <w:szCs w:val="14"/>
            </w:rPr>
          </w:pPr>
        </w:p>
      </w:tc>
      <w:tc>
        <w:tcPr>
          <w:tcW w:w="283" w:type="dxa"/>
        </w:tcPr>
        <w:p w14:paraId="5BFB7127" w14:textId="77777777" w:rsidR="00F8647A" w:rsidRPr="00465FD2" w:rsidRDefault="00F8647A" w:rsidP="00F8647A">
          <w:pPr>
            <w:tabs>
              <w:tab w:val="center" w:pos="4536"/>
              <w:tab w:val="right" w:pos="9072"/>
            </w:tabs>
            <w:jc w:val="right"/>
            <w:rPr>
              <w:rFonts w:ascii="DIN-LightAlternate" w:eastAsia="Times New Roman" w:hAnsi="DIN-LightAlternate"/>
              <w:sz w:val="14"/>
              <w:szCs w:val="14"/>
            </w:rPr>
          </w:pPr>
        </w:p>
      </w:tc>
    </w:tr>
  </w:tbl>
  <w:p w14:paraId="64F0B54C" w14:textId="77777777" w:rsidR="00F8647A" w:rsidRDefault="00F8647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DC3"/>
    <w:multiLevelType w:val="singleLevel"/>
    <w:tmpl w:val="86029A32"/>
    <w:name w:val="LIST_NUM3"/>
    <w:lvl w:ilvl="0">
      <w:start w:val="1"/>
      <w:numFmt w:val="decimal"/>
      <w:pStyle w:val="LAListe3"/>
      <w:lvlText w:val="%1."/>
      <w:lvlJc w:val="left"/>
      <w:pPr>
        <w:tabs>
          <w:tab w:val="num" w:pos="2268"/>
        </w:tabs>
        <w:ind w:left="2268" w:hanging="567"/>
      </w:pPr>
    </w:lvl>
  </w:abstractNum>
  <w:abstractNum w:abstractNumId="1" w15:restartNumberingAfterBreak="0">
    <w:nsid w:val="0A093C4D"/>
    <w:multiLevelType w:val="singleLevel"/>
    <w:tmpl w:val="D2441076"/>
    <w:name w:val="LIST_NUM1"/>
    <w:lvl w:ilvl="0">
      <w:start w:val="1"/>
      <w:numFmt w:val="decimal"/>
      <w:pStyle w:val="LAListe1"/>
      <w:lvlText w:val="%1."/>
      <w:lvlJc w:val="left"/>
      <w:pPr>
        <w:tabs>
          <w:tab w:val="num" w:pos="1134"/>
        </w:tabs>
        <w:ind w:left="1134" w:hanging="567"/>
      </w:pPr>
    </w:lvl>
  </w:abstractNum>
  <w:abstractNum w:abstractNumId="2" w15:restartNumberingAfterBreak="0">
    <w:nsid w:val="0A34110B"/>
    <w:multiLevelType w:val="multilevel"/>
    <w:tmpl w:val="28824D8C"/>
    <w:name w:val="LIST_ANTRAG"/>
    <w:lvl w:ilvl="0">
      <w:start w:val="1"/>
      <w:numFmt w:val="upperRoman"/>
      <w:pStyle w:val="LAAntrag1"/>
      <w:lvlText w:val="%1."/>
      <w:lvlJc w:val="left"/>
      <w:pPr>
        <w:tabs>
          <w:tab w:val="num" w:pos="1134"/>
        </w:tabs>
        <w:ind w:left="1134" w:hanging="567"/>
      </w:pPr>
    </w:lvl>
    <w:lvl w:ilvl="1">
      <w:start w:val="1"/>
      <w:numFmt w:val="decimal"/>
      <w:pStyle w:val="LAAntrag2"/>
      <w:lvlText w:val="%2."/>
      <w:lvlJc w:val="left"/>
      <w:pPr>
        <w:tabs>
          <w:tab w:val="num" w:pos="1701"/>
        </w:tabs>
        <w:ind w:left="1701"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925494E"/>
    <w:multiLevelType w:val="singleLevel"/>
    <w:tmpl w:val="C4161630"/>
    <w:name w:val="PARA_BULLETS1"/>
    <w:lvl w:ilvl="0">
      <w:start w:val="1"/>
      <w:numFmt w:val="bullet"/>
      <w:pStyle w:val="LAAufz1"/>
      <w:lvlText w:val="–"/>
      <w:lvlJc w:val="left"/>
      <w:pPr>
        <w:tabs>
          <w:tab w:val="num" w:pos="992"/>
        </w:tabs>
        <w:ind w:left="992" w:hanging="425"/>
      </w:pPr>
    </w:lvl>
  </w:abstractNum>
  <w:abstractNum w:abstractNumId="4" w15:restartNumberingAfterBreak="0">
    <w:nsid w:val="1BC043F0"/>
    <w:multiLevelType w:val="singleLevel"/>
    <w:tmpl w:val="9BD0F90E"/>
    <w:name w:val="LIST_NUM2"/>
    <w:lvl w:ilvl="0">
      <w:start w:val="1"/>
      <w:numFmt w:val="decimal"/>
      <w:pStyle w:val="LAListe2"/>
      <w:lvlText w:val="%1."/>
      <w:lvlJc w:val="left"/>
      <w:pPr>
        <w:tabs>
          <w:tab w:val="num" w:pos="1701"/>
        </w:tabs>
        <w:ind w:left="1701" w:hanging="567"/>
      </w:pPr>
    </w:lvl>
  </w:abstractNum>
  <w:abstractNum w:abstractNumId="5" w15:restartNumberingAfterBreak="0">
    <w:nsid w:val="273A12B4"/>
    <w:multiLevelType w:val="hybridMultilevel"/>
    <w:tmpl w:val="86222F7A"/>
    <w:lvl w:ilvl="0" w:tplc="BA76C0EE">
      <w:start w:val="1"/>
      <w:numFmt w:val="decimal"/>
      <w:pStyle w:val="berschrift2"/>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7B927E1"/>
    <w:multiLevelType w:val="multilevel"/>
    <w:tmpl w:val="5C0469A6"/>
    <w:lvl w:ilvl="0">
      <w:start w:val="1"/>
      <w:numFmt w:val="lowerLetter"/>
      <w:lvlText w:val="%1)"/>
      <w:lvlJc w:val="left"/>
      <w:pPr>
        <w:ind w:left="927" w:hanging="360"/>
      </w:pPr>
    </w:lvl>
    <w:lvl w:ilvl="1">
      <w:start w:val="1"/>
      <w:numFmt w:val="lowerLetter"/>
      <w:lvlText w:val="%2)"/>
      <w:lvlJc w:val="left"/>
      <w:pPr>
        <w:ind w:left="1418" w:hanging="567"/>
      </w:pPr>
    </w:lvl>
    <w:lvl w:ilvl="2">
      <w:start w:val="1"/>
      <w:numFmt w:val="lowerLetter"/>
      <w:lvlText w:val="%3)"/>
      <w:lvlJc w:val="left"/>
      <w:pPr>
        <w:ind w:left="1418" w:hanging="567"/>
      </w:pPr>
    </w:lvl>
    <w:lvl w:ilvl="3">
      <w:start w:val="1"/>
      <w:numFmt w:val="lowerLetter"/>
      <w:lvlText w:val="%4)"/>
      <w:lvlJc w:val="left"/>
      <w:pPr>
        <w:ind w:left="1985" w:hanging="567"/>
      </w:pPr>
    </w:lvl>
    <w:lvl w:ilvl="4">
      <w:start w:val="1"/>
      <w:numFmt w:val="lowerLetter"/>
      <w:lvlText w:val="%5)"/>
      <w:lvlJc w:val="left"/>
      <w:pPr>
        <w:ind w:left="2552" w:hanging="567"/>
      </w:pPr>
    </w:lvl>
    <w:lvl w:ilvl="5">
      <w:start w:val="1"/>
      <w:numFmt w:val="lowerLetter"/>
      <w:lvlText w:val="%6)"/>
      <w:lvlJc w:val="left"/>
      <w:pPr>
        <w:tabs>
          <w:tab w:val="num" w:pos="3090"/>
        </w:tabs>
        <w:ind w:left="3119" w:hanging="567"/>
      </w:pPr>
    </w:lvl>
    <w:lvl w:ilvl="6">
      <w:start w:val="1"/>
      <w:numFmt w:val="lowerLetter"/>
      <w:lvlText w:val="%7)"/>
      <w:lvlJc w:val="left"/>
      <w:pPr>
        <w:tabs>
          <w:tab w:val="num" w:pos="3402"/>
        </w:tabs>
        <w:ind w:left="3686" w:hanging="567"/>
      </w:pPr>
    </w:lvl>
    <w:lvl w:ilvl="7">
      <w:start w:val="1"/>
      <w:numFmt w:val="lowerLetter"/>
      <w:lvlText w:val="%8%2)"/>
      <w:lvlJc w:val="left"/>
      <w:pPr>
        <w:ind w:left="4253" w:hanging="567"/>
      </w:pPr>
    </w:lvl>
    <w:lvl w:ilvl="8">
      <w:start w:val="27"/>
      <w:numFmt w:val="lowerLetter"/>
      <w:lvlText w:val="%9)"/>
      <w:lvlJc w:val="left"/>
      <w:pPr>
        <w:ind w:left="4253" w:hanging="567"/>
      </w:pPr>
    </w:lvl>
  </w:abstractNum>
  <w:abstractNum w:abstractNumId="7" w15:restartNumberingAfterBreak="0">
    <w:nsid w:val="2C2379E8"/>
    <w:multiLevelType w:val="multilevel"/>
    <w:tmpl w:val="D09A4718"/>
    <w:name w:val="LA-STANDARD-2"/>
    <w:lvl w:ilvl="0">
      <w:start w:val="1"/>
      <w:numFmt w:val="upperRoman"/>
      <w:pStyle w:val="LAEbene1"/>
      <w:lvlText w:val="%1."/>
      <w:lvlJc w:val="left"/>
      <w:pPr>
        <w:tabs>
          <w:tab w:val="num" w:pos="567"/>
        </w:tabs>
        <w:ind w:left="567" w:hanging="567"/>
      </w:pPr>
    </w:lvl>
    <w:lvl w:ilvl="1">
      <w:start w:val="1"/>
      <w:numFmt w:val="decimal"/>
      <w:pStyle w:val="LAEbene2"/>
      <w:lvlText w:val="%2."/>
      <w:lvlJc w:val="left"/>
      <w:pPr>
        <w:tabs>
          <w:tab w:val="num" w:pos="567"/>
        </w:tabs>
        <w:ind w:left="567" w:hanging="567"/>
      </w:pPr>
    </w:lvl>
    <w:lvl w:ilvl="2">
      <w:start w:val="1"/>
      <w:numFmt w:val="lowerLetter"/>
      <w:pStyle w:val="LAEbene3"/>
      <w:lvlText w:val="%3)"/>
      <w:lvlJc w:val="left"/>
      <w:pPr>
        <w:tabs>
          <w:tab w:val="num" w:pos="1134"/>
        </w:tabs>
        <w:ind w:left="1134" w:hanging="567"/>
      </w:pPr>
    </w:lvl>
    <w:lvl w:ilvl="3">
      <w:start w:val="27"/>
      <w:numFmt w:val="lowerLetter"/>
      <w:pStyle w:val="LAEbene4"/>
      <w:lvlText w:val="%4)"/>
      <w:lvlJc w:val="left"/>
      <w:pPr>
        <w:tabs>
          <w:tab w:val="num" w:pos="1134"/>
        </w:tabs>
        <w:ind w:left="1134" w:hanging="567"/>
      </w:pPr>
    </w:lvl>
    <w:lvl w:ilvl="4">
      <w:start w:val="1"/>
      <w:numFmt w:val="decimal"/>
      <w:pStyle w:val="LAEbene5"/>
      <w:lvlText w:val="(%5)"/>
      <w:lvlJc w:val="left"/>
      <w:pPr>
        <w:tabs>
          <w:tab w:val="num" w:pos="1134"/>
        </w:tabs>
        <w:ind w:left="1134" w:hanging="567"/>
      </w:pPr>
    </w:lvl>
    <w:lvl w:ilvl="5">
      <w:start w:val="1"/>
      <w:numFmt w:val="lowerLetter"/>
      <w:pStyle w:val="LAEbene6"/>
      <w:lvlText w:val="(%6)"/>
      <w:lvlJc w:val="left"/>
      <w:pPr>
        <w:tabs>
          <w:tab w:val="num" w:pos="1701"/>
        </w:tabs>
        <w:ind w:left="1701" w:hanging="567"/>
      </w:pPr>
    </w:lvl>
    <w:lvl w:ilvl="6">
      <w:start w:val="27"/>
      <w:numFmt w:val="lowerLetter"/>
      <w:pStyle w:val="LAEbene7"/>
      <w:lvlText w:val="(%7)"/>
      <w:lvlJc w:val="left"/>
      <w:pPr>
        <w:tabs>
          <w:tab w:val="num" w:pos="1701"/>
        </w:tabs>
        <w:ind w:left="1701" w:hanging="56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BB00B3D"/>
    <w:multiLevelType w:val="singleLevel"/>
    <w:tmpl w:val="8960A214"/>
    <w:name w:val="LIST_ANTRAG_AUFZ2"/>
    <w:lvl w:ilvl="0">
      <w:start w:val="1"/>
      <w:numFmt w:val="bullet"/>
      <w:pStyle w:val="LAAntrag2Aufz"/>
      <w:lvlText w:val="–"/>
      <w:lvlJc w:val="left"/>
      <w:pPr>
        <w:tabs>
          <w:tab w:val="num" w:pos="1984"/>
        </w:tabs>
        <w:ind w:left="1984" w:hanging="283"/>
      </w:pPr>
    </w:lvl>
  </w:abstractNum>
  <w:abstractNum w:abstractNumId="9" w15:restartNumberingAfterBreak="0">
    <w:nsid w:val="3F2121DD"/>
    <w:multiLevelType w:val="multilevel"/>
    <w:tmpl w:val="F6129156"/>
    <w:name w:val="LA-STANDARD"/>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567"/>
        </w:tabs>
        <w:ind w:left="567" w:hanging="567"/>
      </w:pPr>
    </w:lvl>
    <w:lvl w:ilvl="3">
      <w:start w:val="1"/>
      <w:numFmt w:val="lowerLetter"/>
      <w:lvlText w:val="%4)"/>
      <w:lvlJc w:val="left"/>
      <w:pPr>
        <w:tabs>
          <w:tab w:val="num" w:pos="1134"/>
        </w:tabs>
        <w:ind w:left="1134" w:hanging="567"/>
      </w:pPr>
    </w:lvl>
    <w:lvl w:ilvl="4">
      <w:start w:val="27"/>
      <w:numFmt w:val="lowerLetter"/>
      <w:lvlText w:val="%5)"/>
      <w:lvlJc w:val="left"/>
      <w:pPr>
        <w:tabs>
          <w:tab w:val="num" w:pos="1134"/>
        </w:tabs>
        <w:ind w:left="1134" w:hanging="567"/>
      </w:pPr>
    </w:lvl>
    <w:lvl w:ilvl="5">
      <w:start w:val="1"/>
      <w:numFmt w:val="decimal"/>
      <w:lvlText w:val="(%6)"/>
      <w:lvlJc w:val="left"/>
      <w:pPr>
        <w:tabs>
          <w:tab w:val="num" w:pos="1134"/>
        </w:tabs>
        <w:ind w:left="1134" w:hanging="567"/>
      </w:pPr>
    </w:lvl>
    <w:lvl w:ilvl="6">
      <w:start w:val="1"/>
      <w:numFmt w:val="lowerLetter"/>
      <w:lvlText w:val="(%7)"/>
      <w:lvlJc w:val="left"/>
      <w:pPr>
        <w:tabs>
          <w:tab w:val="num" w:pos="1701"/>
        </w:tabs>
        <w:ind w:left="1701" w:hanging="567"/>
      </w:pPr>
    </w:lvl>
    <w:lvl w:ilvl="7">
      <w:start w:val="27"/>
      <w:numFmt w:val="lowerLetter"/>
      <w:pStyle w:val="LAEbene8"/>
      <w:lvlText w:val="(%8)"/>
      <w:lvlJc w:val="left"/>
      <w:pPr>
        <w:tabs>
          <w:tab w:val="num" w:pos="1701"/>
        </w:tabs>
        <w:ind w:left="1701" w:hanging="567"/>
      </w:pPr>
    </w:lvl>
    <w:lvl w:ilvl="8">
      <w:start w:val="1"/>
      <w:numFmt w:val="lowerRoman"/>
      <w:lvlText w:val="%9."/>
      <w:lvlJc w:val="left"/>
      <w:pPr>
        <w:ind w:left="3240" w:hanging="360"/>
      </w:pPr>
    </w:lvl>
  </w:abstractNum>
  <w:abstractNum w:abstractNumId="10" w15:restartNumberingAfterBreak="0">
    <w:nsid w:val="4F38607E"/>
    <w:multiLevelType w:val="singleLevel"/>
    <w:tmpl w:val="8D46624C"/>
    <w:name w:val="PARA_BULLETS2"/>
    <w:lvl w:ilvl="0">
      <w:start w:val="1"/>
      <w:numFmt w:val="bullet"/>
      <w:pStyle w:val="LAAufz2"/>
      <w:lvlText w:val="–"/>
      <w:lvlJc w:val="left"/>
      <w:pPr>
        <w:tabs>
          <w:tab w:val="num" w:pos="1559"/>
        </w:tabs>
        <w:ind w:left="1559" w:hanging="425"/>
      </w:pPr>
    </w:lvl>
  </w:abstractNum>
  <w:abstractNum w:abstractNumId="11" w15:restartNumberingAfterBreak="0">
    <w:nsid w:val="4F8B422B"/>
    <w:multiLevelType w:val="hybridMultilevel"/>
    <w:tmpl w:val="53CE73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63254A5"/>
    <w:multiLevelType w:val="hybridMultilevel"/>
    <w:tmpl w:val="0430FD24"/>
    <w:lvl w:ilvl="0" w:tplc="04070001">
      <w:start w:val="1"/>
      <w:numFmt w:val="bullet"/>
      <w:lvlText w:val=""/>
      <w:lvlJc w:val="left"/>
      <w:pPr>
        <w:ind w:left="1494" w:hanging="360"/>
      </w:pPr>
      <w:rPr>
        <w:rFonts w:ascii="Symbol" w:hAnsi="Symbo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3" w15:restartNumberingAfterBreak="0">
    <w:nsid w:val="66D72043"/>
    <w:multiLevelType w:val="singleLevel"/>
    <w:tmpl w:val="7818BA02"/>
    <w:name w:val="LIST_ANTRAG_AUFZ1"/>
    <w:lvl w:ilvl="0">
      <w:start w:val="1"/>
      <w:numFmt w:val="bullet"/>
      <w:pStyle w:val="LAAntrag1Aufz"/>
      <w:lvlText w:val="–"/>
      <w:lvlJc w:val="left"/>
      <w:pPr>
        <w:tabs>
          <w:tab w:val="num" w:pos="1417"/>
        </w:tabs>
        <w:ind w:left="1417" w:hanging="283"/>
      </w:pPr>
    </w:lvl>
  </w:abstractNum>
  <w:abstractNum w:abstractNumId="14" w15:restartNumberingAfterBreak="0">
    <w:nsid w:val="68473A84"/>
    <w:multiLevelType w:val="hybridMultilevel"/>
    <w:tmpl w:val="258AA65C"/>
    <w:lvl w:ilvl="0" w:tplc="04070001">
      <w:start w:val="1"/>
      <w:numFmt w:val="bullet"/>
      <w:lvlText w:val=""/>
      <w:lvlJc w:val="left"/>
      <w:pPr>
        <w:ind w:left="1494" w:hanging="360"/>
      </w:pPr>
      <w:rPr>
        <w:rFonts w:ascii="Symbol" w:hAnsi="Symbo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5" w15:restartNumberingAfterBreak="0">
    <w:nsid w:val="75DD655C"/>
    <w:multiLevelType w:val="multilevel"/>
    <w:tmpl w:val="E14810AA"/>
    <w:lvl w:ilvl="0">
      <w:start w:val="1"/>
      <w:numFmt w:val="upperLetter"/>
      <w:pStyle w:val="LLHeadingLevel1numbered"/>
      <w:lvlText w:val="%1."/>
      <w:lvlJc w:val="left"/>
      <w:pPr>
        <w:ind w:left="850" w:hanging="850"/>
      </w:pPr>
    </w:lvl>
    <w:lvl w:ilvl="1">
      <w:start w:val="1"/>
      <w:numFmt w:val="upperRoman"/>
      <w:pStyle w:val="LLHeadingLevel2numbered"/>
      <w:lvlText w:val="%2."/>
      <w:lvlJc w:val="left"/>
      <w:pPr>
        <w:ind w:left="851" w:hanging="851"/>
      </w:pPr>
    </w:lvl>
    <w:lvl w:ilvl="2">
      <w:start w:val="1"/>
      <w:numFmt w:val="decimal"/>
      <w:pStyle w:val="LLHeadingLevel3numbered"/>
      <w:lvlText w:val="%3."/>
      <w:lvlJc w:val="left"/>
      <w:pPr>
        <w:ind w:left="851" w:hanging="851"/>
      </w:pPr>
    </w:lvl>
    <w:lvl w:ilvl="3">
      <w:start w:val="1"/>
      <w:numFmt w:val="lowerLetter"/>
      <w:pStyle w:val="LLHeadingLevel4numbered"/>
      <w:lvlText w:val="%4)"/>
      <w:lvlJc w:val="left"/>
      <w:pPr>
        <w:ind w:left="1418" w:hanging="567"/>
      </w:pPr>
    </w:lvl>
    <w:lvl w:ilvl="4">
      <w:start w:val="1"/>
      <w:numFmt w:val="decimal"/>
      <w:pStyle w:val="LLHeadingLevel5numbered"/>
      <w:lvlText w:val="(%5)"/>
      <w:lvlJc w:val="left"/>
      <w:pPr>
        <w:ind w:left="1985" w:hanging="567"/>
      </w:pPr>
    </w:lvl>
    <w:lvl w:ilvl="5">
      <w:start w:val="1"/>
      <w:numFmt w:val="lowerLetter"/>
      <w:pStyle w:val="LLHeadingLevel6numbered"/>
      <w:lvlText w:val="(%6)"/>
      <w:lvlJc w:val="left"/>
      <w:pPr>
        <w:ind w:left="2552" w:hanging="567"/>
      </w:pPr>
    </w:lvl>
    <w:lvl w:ilvl="6">
      <w:start w:val="27"/>
      <w:numFmt w:val="lowerLetter"/>
      <w:pStyle w:val="LLHeadingLevel7numbered"/>
      <w:lvlText w:val="(%7)"/>
      <w:lvlJc w:val="left"/>
      <w:pPr>
        <w:ind w:left="3119" w:hanging="567"/>
      </w:pPr>
    </w:lvl>
    <w:lvl w:ilvl="7">
      <w:start w:val="1"/>
      <w:numFmt w:val="upperRoman"/>
      <w:pStyle w:val="LLHeadingLevel8numbered"/>
      <w:lvlText w:val="(%8)"/>
      <w:lvlJc w:val="left"/>
      <w:pPr>
        <w:ind w:left="3686" w:hanging="567"/>
      </w:pPr>
    </w:lvl>
    <w:lvl w:ilvl="8">
      <w:start w:val="1"/>
      <w:numFmt w:val="lowerRoman"/>
      <w:pStyle w:val="LLHeadingLevel9numbered"/>
      <w:lvlText w:val="(%9)"/>
      <w:lvlJc w:val="left"/>
      <w:pPr>
        <w:ind w:left="3686" w:hanging="567"/>
      </w:pPr>
    </w:lvl>
  </w:abstractNum>
  <w:abstractNum w:abstractNumId="16" w15:restartNumberingAfterBreak="0">
    <w:nsid w:val="77C75F46"/>
    <w:multiLevelType w:val="multilevel"/>
    <w:tmpl w:val="5C0469A6"/>
    <w:lvl w:ilvl="0">
      <w:start w:val="1"/>
      <w:numFmt w:val="lowerLetter"/>
      <w:pStyle w:val="LLOrderedList"/>
      <w:lvlText w:val="%1)"/>
      <w:lvlJc w:val="left"/>
      <w:pPr>
        <w:ind w:left="927" w:hanging="360"/>
      </w:pPr>
    </w:lvl>
    <w:lvl w:ilvl="1">
      <w:start w:val="1"/>
      <w:numFmt w:val="lowerLetter"/>
      <w:lvlText w:val="%2)"/>
      <w:lvlJc w:val="left"/>
      <w:pPr>
        <w:ind w:left="1418" w:hanging="567"/>
      </w:pPr>
    </w:lvl>
    <w:lvl w:ilvl="2">
      <w:start w:val="1"/>
      <w:numFmt w:val="lowerLetter"/>
      <w:lvlText w:val="%3)"/>
      <w:lvlJc w:val="left"/>
      <w:pPr>
        <w:ind w:left="1418" w:hanging="567"/>
      </w:pPr>
    </w:lvl>
    <w:lvl w:ilvl="3">
      <w:start w:val="1"/>
      <w:numFmt w:val="lowerLetter"/>
      <w:lvlText w:val="%4)"/>
      <w:lvlJc w:val="left"/>
      <w:pPr>
        <w:ind w:left="1985" w:hanging="567"/>
      </w:pPr>
    </w:lvl>
    <w:lvl w:ilvl="4">
      <w:start w:val="1"/>
      <w:numFmt w:val="lowerLetter"/>
      <w:lvlText w:val="%5)"/>
      <w:lvlJc w:val="left"/>
      <w:pPr>
        <w:ind w:left="2552" w:hanging="567"/>
      </w:pPr>
    </w:lvl>
    <w:lvl w:ilvl="5">
      <w:start w:val="1"/>
      <w:numFmt w:val="lowerLetter"/>
      <w:lvlText w:val="%6)"/>
      <w:lvlJc w:val="left"/>
      <w:pPr>
        <w:tabs>
          <w:tab w:val="num" w:pos="3090"/>
        </w:tabs>
        <w:ind w:left="3119" w:hanging="567"/>
      </w:pPr>
    </w:lvl>
    <w:lvl w:ilvl="6">
      <w:start w:val="1"/>
      <w:numFmt w:val="lowerLetter"/>
      <w:lvlText w:val="%7)"/>
      <w:lvlJc w:val="left"/>
      <w:pPr>
        <w:tabs>
          <w:tab w:val="num" w:pos="3402"/>
        </w:tabs>
        <w:ind w:left="3686" w:hanging="567"/>
      </w:pPr>
    </w:lvl>
    <w:lvl w:ilvl="7">
      <w:start w:val="1"/>
      <w:numFmt w:val="lowerLetter"/>
      <w:lvlText w:val="%8%2)"/>
      <w:lvlJc w:val="left"/>
      <w:pPr>
        <w:ind w:left="4253" w:hanging="567"/>
      </w:pPr>
    </w:lvl>
    <w:lvl w:ilvl="8">
      <w:start w:val="1"/>
      <w:numFmt w:val="decimal"/>
      <w:lvlText w:val="%9)"/>
      <w:lvlJc w:val="left"/>
      <w:pPr>
        <w:ind w:left="4253" w:hanging="567"/>
      </w:pPr>
    </w:lvl>
  </w:abstractNum>
  <w:abstractNum w:abstractNumId="17" w15:restartNumberingAfterBreak="0">
    <w:nsid w:val="791326AF"/>
    <w:multiLevelType w:val="singleLevel"/>
    <w:tmpl w:val="4E14CCD6"/>
    <w:name w:val="PARA_BULLETS3"/>
    <w:lvl w:ilvl="0">
      <w:start w:val="1"/>
      <w:numFmt w:val="bullet"/>
      <w:pStyle w:val="LAAufz3"/>
      <w:lvlText w:val="–"/>
      <w:lvlJc w:val="left"/>
      <w:pPr>
        <w:tabs>
          <w:tab w:val="num" w:pos="2126"/>
        </w:tabs>
        <w:ind w:left="2126" w:hanging="425"/>
      </w:pPr>
    </w:lvl>
  </w:abstractNum>
  <w:num w:numId="1" w16cid:durableId="1390302903">
    <w:abstractNumId w:val="3"/>
  </w:num>
  <w:num w:numId="2" w16cid:durableId="1600137594">
    <w:abstractNumId w:val="10"/>
  </w:num>
  <w:num w:numId="3" w16cid:durableId="2014527939">
    <w:abstractNumId w:val="17"/>
  </w:num>
  <w:num w:numId="4" w16cid:durableId="757101194">
    <w:abstractNumId w:val="9"/>
  </w:num>
  <w:num w:numId="5" w16cid:durableId="154107078">
    <w:abstractNumId w:val="13"/>
  </w:num>
  <w:num w:numId="6" w16cid:durableId="937130681">
    <w:abstractNumId w:val="8"/>
  </w:num>
  <w:num w:numId="7" w16cid:durableId="1390424269">
    <w:abstractNumId w:val="1"/>
  </w:num>
  <w:num w:numId="8" w16cid:durableId="1372805764">
    <w:abstractNumId w:val="4"/>
  </w:num>
  <w:num w:numId="9" w16cid:durableId="1261991184">
    <w:abstractNumId w:val="0"/>
  </w:num>
  <w:num w:numId="10" w16cid:durableId="898327901">
    <w:abstractNumId w:val="2"/>
  </w:num>
  <w:num w:numId="11" w16cid:durableId="12098039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2" w16cid:durableId="15589733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7"/>
    </w:lvlOverride>
  </w:num>
  <w:num w:numId="13" w16cid:durableId="1198204962">
    <w:abstractNumId w:val="16"/>
  </w:num>
  <w:num w:numId="14" w16cid:durableId="1343126139">
    <w:abstractNumId w:val="5"/>
  </w:num>
  <w:num w:numId="15" w16cid:durableId="670447070">
    <w:abstractNumId w:val="7"/>
  </w:num>
  <w:num w:numId="16" w16cid:durableId="747266106">
    <w:abstractNumId w:val="12"/>
  </w:num>
  <w:num w:numId="17" w16cid:durableId="1743258959">
    <w:abstractNumId w:val="14"/>
  </w:num>
  <w:num w:numId="18" w16cid:durableId="1908106825">
    <w:abstractNumId w:val="4"/>
    <w:lvlOverride w:ilvl="0">
      <w:startOverride w:val="1"/>
    </w:lvlOverride>
  </w:num>
  <w:num w:numId="19" w16cid:durableId="1043407878">
    <w:abstractNumId w:val="4"/>
    <w:lvlOverride w:ilvl="0">
      <w:startOverride w:val="1"/>
    </w:lvlOverride>
  </w:num>
  <w:num w:numId="20" w16cid:durableId="1209495817">
    <w:abstractNumId w:val="3"/>
  </w:num>
  <w:num w:numId="21" w16cid:durableId="1610890402">
    <w:abstractNumId w:val="11"/>
  </w:num>
  <w:num w:numId="22" w16cid:durableId="7200542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3yxRjpxwHDvSEaSFTgOoIA8BeyhoVbcrDEm9b3StG8sB1SFmAjyTYgMYht6iTTU9Zx3ngcQtHlNiOnOX4j2M4Q==" w:salt="zSZgs2AruIlpInpeoKwaA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C_NumAssistHeading" w:val="0|LA-STANDARD|1|TOC_LA_STANDARD|0|LA Ebene 1|LA Ebene 2|LA Ebene 3|LA Ebene 4|LA Ebene 5|LA Ebene 6|LA Ebene 7|LA Ebene 8|_x000d_1|LA-STANDARD-2|1|TOC_LA_STANDARD_2|0|LA Ebene 1|LA Ebene 2|LA Ebene 3|LA Ebene 4|LA Ebene 5|LA Ebene 6|LA Ebene 7||"/>
    <w:docVar w:name="LA_TemplateID" w:val="Leer1"/>
    <w:docVar w:name="LA_TemplateVersion" w:val="2"/>
  </w:docVars>
  <w:rsids>
    <w:rsidRoot w:val="006734FE"/>
    <w:rsid w:val="00066DC0"/>
    <w:rsid w:val="0007243A"/>
    <w:rsid w:val="000817DC"/>
    <w:rsid w:val="00091AEB"/>
    <w:rsid w:val="000A421B"/>
    <w:rsid w:val="000B00B6"/>
    <w:rsid w:val="000B0EFB"/>
    <w:rsid w:val="000F75F8"/>
    <w:rsid w:val="00112E48"/>
    <w:rsid w:val="00142F3D"/>
    <w:rsid w:val="00177FEF"/>
    <w:rsid w:val="001A2939"/>
    <w:rsid w:val="001C4D58"/>
    <w:rsid w:val="001D28DC"/>
    <w:rsid w:val="001E058F"/>
    <w:rsid w:val="001F2917"/>
    <w:rsid w:val="00224F58"/>
    <w:rsid w:val="002321C7"/>
    <w:rsid w:val="002A2651"/>
    <w:rsid w:val="002E1483"/>
    <w:rsid w:val="00356937"/>
    <w:rsid w:val="003917E2"/>
    <w:rsid w:val="003B1FA4"/>
    <w:rsid w:val="003C0F67"/>
    <w:rsid w:val="003C2853"/>
    <w:rsid w:val="003D3D82"/>
    <w:rsid w:val="00433039"/>
    <w:rsid w:val="004420C3"/>
    <w:rsid w:val="00447CD1"/>
    <w:rsid w:val="00452B68"/>
    <w:rsid w:val="00462CFD"/>
    <w:rsid w:val="004C1B0E"/>
    <w:rsid w:val="004D3108"/>
    <w:rsid w:val="005051FC"/>
    <w:rsid w:val="00536F10"/>
    <w:rsid w:val="005604AE"/>
    <w:rsid w:val="00584DF4"/>
    <w:rsid w:val="00592858"/>
    <w:rsid w:val="005E19DE"/>
    <w:rsid w:val="005F7F8D"/>
    <w:rsid w:val="00606EAC"/>
    <w:rsid w:val="00622560"/>
    <w:rsid w:val="006734FE"/>
    <w:rsid w:val="0067647E"/>
    <w:rsid w:val="006D1305"/>
    <w:rsid w:val="00721A51"/>
    <w:rsid w:val="0074225E"/>
    <w:rsid w:val="007605BA"/>
    <w:rsid w:val="007F029D"/>
    <w:rsid w:val="007F7646"/>
    <w:rsid w:val="0082183C"/>
    <w:rsid w:val="008300D8"/>
    <w:rsid w:val="008604E5"/>
    <w:rsid w:val="00861192"/>
    <w:rsid w:val="0087204F"/>
    <w:rsid w:val="00881ED5"/>
    <w:rsid w:val="00890A24"/>
    <w:rsid w:val="008E2A4E"/>
    <w:rsid w:val="009312FB"/>
    <w:rsid w:val="00942DD4"/>
    <w:rsid w:val="0095315A"/>
    <w:rsid w:val="00957F5F"/>
    <w:rsid w:val="009641B5"/>
    <w:rsid w:val="009D5FBD"/>
    <w:rsid w:val="009E7A22"/>
    <w:rsid w:val="009F5DE1"/>
    <w:rsid w:val="00A201EA"/>
    <w:rsid w:val="00A31433"/>
    <w:rsid w:val="00A37068"/>
    <w:rsid w:val="00B0364A"/>
    <w:rsid w:val="00B20BDD"/>
    <w:rsid w:val="00B402D8"/>
    <w:rsid w:val="00B559DF"/>
    <w:rsid w:val="00BA2249"/>
    <w:rsid w:val="00C1401E"/>
    <w:rsid w:val="00C37C86"/>
    <w:rsid w:val="00C47155"/>
    <w:rsid w:val="00C62C9C"/>
    <w:rsid w:val="00C66B85"/>
    <w:rsid w:val="00C75A18"/>
    <w:rsid w:val="00CB22C3"/>
    <w:rsid w:val="00CC13FA"/>
    <w:rsid w:val="00CD269C"/>
    <w:rsid w:val="00D077D3"/>
    <w:rsid w:val="00D415A4"/>
    <w:rsid w:val="00D44CA9"/>
    <w:rsid w:val="00D45A5E"/>
    <w:rsid w:val="00D62D15"/>
    <w:rsid w:val="00DF318B"/>
    <w:rsid w:val="00E00AD4"/>
    <w:rsid w:val="00E123E9"/>
    <w:rsid w:val="00E218EC"/>
    <w:rsid w:val="00E27D7C"/>
    <w:rsid w:val="00E34910"/>
    <w:rsid w:val="00E4577A"/>
    <w:rsid w:val="00EA45E4"/>
    <w:rsid w:val="00EE406C"/>
    <w:rsid w:val="00EF5BA0"/>
    <w:rsid w:val="00F17D4F"/>
    <w:rsid w:val="00F22072"/>
    <w:rsid w:val="00F35123"/>
    <w:rsid w:val="00F50228"/>
    <w:rsid w:val="00F56B6B"/>
    <w:rsid w:val="00F8647A"/>
    <w:rsid w:val="00F872C7"/>
    <w:rsid w:val="00FC1462"/>
    <w:rsid w:val="00FC475E"/>
    <w:rsid w:val="00FE50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56C75"/>
  <w15:chartTrackingRefBased/>
  <w15:docId w15:val="{F2C4E11F-8B9F-4280-B6E6-3557A558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0"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2A4E"/>
    <w:pPr>
      <w:spacing w:after="0" w:line="240" w:lineRule="auto"/>
    </w:pPr>
    <w:rPr>
      <w:rFonts w:ascii="Arial" w:hAnsi="Arial" w:cs="Arial"/>
      <w:sz w:val="21"/>
    </w:rPr>
  </w:style>
  <w:style w:type="paragraph" w:styleId="berschrift1">
    <w:name w:val="heading 1"/>
    <w:basedOn w:val="Standard"/>
    <w:next w:val="Standard"/>
    <w:link w:val="berschrift1Zchn"/>
    <w:uiPriority w:val="9"/>
    <w:qFormat/>
    <w:rsid w:val="004D310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iPriority w:val="9"/>
    <w:unhideWhenUsed/>
    <w:qFormat/>
    <w:rsid w:val="00DF318B"/>
    <w:pPr>
      <w:keepNext w:val="0"/>
      <w:keepLines w:val="0"/>
      <w:numPr>
        <w:numId w:val="14"/>
      </w:numPr>
      <w:spacing w:before="0" w:line="312" w:lineRule="auto"/>
      <w:jc w:val="both"/>
      <w:outlineLvl w:val="1"/>
    </w:pPr>
    <w:rPr>
      <w:rFonts w:ascii="Arial" w:eastAsiaTheme="minorHAnsi" w:hAnsi="Arial" w:cs="Arial"/>
      <w:b/>
      <w:bCs/>
      <w:color w:val="auto"/>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unhideWhenUsed/>
    <w:qFormat/>
    <w:rsid w:val="008E2A4E"/>
    <w:pPr>
      <w:spacing w:before="200" w:line="312" w:lineRule="auto"/>
      <w:jc w:val="both"/>
    </w:pPr>
  </w:style>
  <w:style w:type="character" w:customStyle="1" w:styleId="TextkrperZchn">
    <w:name w:val="Textkörper Zchn"/>
    <w:basedOn w:val="Absatz-Standardschriftart"/>
    <w:link w:val="Textkrper"/>
    <w:uiPriority w:val="99"/>
    <w:rsid w:val="008E2A4E"/>
    <w:rPr>
      <w:rFonts w:ascii="Arial" w:hAnsi="Arial" w:cs="Arial"/>
      <w:sz w:val="21"/>
    </w:rPr>
  </w:style>
  <w:style w:type="paragraph" w:styleId="Listenabsatz">
    <w:name w:val="List Paragraph"/>
    <w:basedOn w:val="Standard"/>
    <w:uiPriority w:val="34"/>
    <w:semiHidden/>
    <w:rsid w:val="008E2A4E"/>
    <w:pPr>
      <w:spacing w:before="200" w:line="312" w:lineRule="auto"/>
      <w:contextualSpacing/>
      <w:jc w:val="both"/>
    </w:pPr>
  </w:style>
  <w:style w:type="paragraph" w:customStyle="1" w:styleId="LAText">
    <w:name w:val="LA Text"/>
    <w:basedOn w:val="Textkrper"/>
    <w:link w:val="LATextZchn"/>
    <w:qFormat/>
    <w:rsid w:val="004D3108"/>
  </w:style>
  <w:style w:type="character" w:customStyle="1" w:styleId="LATextZchn">
    <w:name w:val="LA Text Zchn"/>
    <w:basedOn w:val="Absatz-Standardschriftart"/>
    <w:link w:val="LAText"/>
    <w:rsid w:val="004D3108"/>
    <w:rPr>
      <w:rFonts w:ascii="Arial" w:hAnsi="Arial" w:cs="Arial"/>
      <w:sz w:val="21"/>
    </w:rPr>
  </w:style>
  <w:style w:type="paragraph" w:customStyle="1" w:styleId="LAZwischenberschrift">
    <w:name w:val="LA Zwischenüberschrift"/>
    <w:basedOn w:val="LAText"/>
    <w:next w:val="LAText"/>
    <w:link w:val="LAZwischenberschriftZchn"/>
    <w:qFormat/>
    <w:rsid w:val="004D3108"/>
    <w:pPr>
      <w:keepLines/>
      <w:spacing w:line="240" w:lineRule="auto"/>
      <w:jc w:val="center"/>
    </w:pPr>
    <w:rPr>
      <w:spacing w:val="30"/>
    </w:rPr>
  </w:style>
  <w:style w:type="character" w:customStyle="1" w:styleId="LAZwischenberschriftZchn">
    <w:name w:val="LA Zwischenüberschrift Zchn"/>
    <w:basedOn w:val="Absatz-Standardschriftart"/>
    <w:link w:val="LAZwischenberschrift"/>
    <w:rsid w:val="004D3108"/>
    <w:rPr>
      <w:rFonts w:ascii="Arial" w:hAnsi="Arial" w:cs="Arial"/>
      <w:spacing w:val="30"/>
      <w:sz w:val="21"/>
    </w:rPr>
  </w:style>
  <w:style w:type="paragraph" w:customStyle="1" w:styleId="LAAntragOhneNum">
    <w:name w:val="LA Antrag OhneNum"/>
    <w:basedOn w:val="LAText"/>
    <w:next w:val="LAText"/>
    <w:link w:val="LAAntragOhneNumZchn"/>
    <w:qFormat/>
    <w:rsid w:val="009F5DE1"/>
    <w:pPr>
      <w:ind w:left="567"/>
    </w:pPr>
    <w:rPr>
      <w:b/>
    </w:rPr>
  </w:style>
  <w:style w:type="character" w:customStyle="1" w:styleId="LAAntragOhneNumZchn">
    <w:name w:val="LA Antrag OhneNum Zchn"/>
    <w:basedOn w:val="LATextZchn"/>
    <w:link w:val="LAAntragOhneNum"/>
    <w:rsid w:val="009F5DE1"/>
    <w:rPr>
      <w:rFonts w:ascii="Arial" w:hAnsi="Arial" w:cs="Arial"/>
      <w:b/>
      <w:sz w:val="21"/>
    </w:rPr>
  </w:style>
  <w:style w:type="paragraph" w:customStyle="1" w:styleId="LAAntrag1">
    <w:name w:val="LA Antrag 1"/>
    <w:basedOn w:val="LAText"/>
    <w:link w:val="LAAntrag1Zchn"/>
    <w:qFormat/>
    <w:rsid w:val="009F5DE1"/>
    <w:pPr>
      <w:numPr>
        <w:numId w:val="10"/>
      </w:numPr>
    </w:pPr>
    <w:rPr>
      <w:b/>
    </w:rPr>
  </w:style>
  <w:style w:type="character" w:customStyle="1" w:styleId="LAAntrag1Zchn">
    <w:name w:val="LA Antrag 1 Zchn"/>
    <w:basedOn w:val="LATextZchn"/>
    <w:link w:val="LAAntrag1"/>
    <w:rsid w:val="009F5DE1"/>
    <w:rPr>
      <w:rFonts w:ascii="Arial" w:hAnsi="Arial" w:cs="Arial"/>
      <w:b/>
      <w:sz w:val="21"/>
    </w:rPr>
  </w:style>
  <w:style w:type="paragraph" w:customStyle="1" w:styleId="LAZitatKommentar">
    <w:name w:val="LA ZitatKommentar"/>
    <w:basedOn w:val="LAText"/>
    <w:link w:val="LAZitatKommentarZchn"/>
    <w:qFormat/>
    <w:rsid w:val="004D3108"/>
    <w:pPr>
      <w:spacing w:before="120" w:after="320" w:line="288" w:lineRule="auto"/>
      <w:ind w:left="1417" w:right="567"/>
    </w:pPr>
    <w:rPr>
      <w:i/>
    </w:rPr>
  </w:style>
  <w:style w:type="character" w:customStyle="1" w:styleId="LAZitatKommentarZchn">
    <w:name w:val="LA ZitatKommentar Zchn"/>
    <w:basedOn w:val="Absatz-Standardschriftart"/>
    <w:link w:val="LAZitatKommentar"/>
    <w:rsid w:val="004D3108"/>
    <w:rPr>
      <w:rFonts w:ascii="Arial" w:hAnsi="Arial" w:cs="Arial"/>
      <w:i/>
      <w:sz w:val="21"/>
    </w:rPr>
  </w:style>
  <w:style w:type="paragraph" w:customStyle="1" w:styleId="LANachweisRsprLit">
    <w:name w:val="LA Nachweis Rspr/Lit"/>
    <w:basedOn w:val="LAZitatKommentar"/>
    <w:link w:val="LANachweisRsprLitZchn"/>
    <w:qFormat/>
    <w:rsid w:val="004D3108"/>
    <w:rPr>
      <w:i w:val="0"/>
    </w:rPr>
  </w:style>
  <w:style w:type="character" w:customStyle="1" w:styleId="LANachweisRsprLitZchn">
    <w:name w:val="LA Nachweis Rspr/Lit Zchn"/>
    <w:basedOn w:val="Absatz-Standardschriftart"/>
    <w:link w:val="LANachweisRsprLit"/>
    <w:rsid w:val="004D3108"/>
    <w:rPr>
      <w:rFonts w:ascii="Arial" w:hAnsi="Arial" w:cs="Arial"/>
      <w:sz w:val="21"/>
    </w:rPr>
  </w:style>
  <w:style w:type="paragraph" w:customStyle="1" w:styleId="LAAufz1">
    <w:name w:val="LA Aufz 1"/>
    <w:basedOn w:val="LAText"/>
    <w:link w:val="LAAufz1Zchn"/>
    <w:qFormat/>
    <w:rsid w:val="004D3108"/>
    <w:pPr>
      <w:numPr>
        <w:numId w:val="1"/>
      </w:numPr>
    </w:pPr>
  </w:style>
  <w:style w:type="character" w:customStyle="1" w:styleId="LAAufz1Zchn">
    <w:name w:val="LA Aufz 1 Zchn"/>
    <w:basedOn w:val="Absatz-Standardschriftart"/>
    <w:link w:val="LAAufz1"/>
    <w:rsid w:val="004D3108"/>
    <w:rPr>
      <w:rFonts w:ascii="Arial" w:hAnsi="Arial" w:cs="Arial"/>
      <w:sz w:val="21"/>
    </w:rPr>
  </w:style>
  <w:style w:type="paragraph" w:customStyle="1" w:styleId="LAAufz1Folge">
    <w:name w:val="LA Aufz 1 Folge"/>
    <w:basedOn w:val="LAText"/>
    <w:link w:val="LAAufz1FolgeZchn"/>
    <w:qFormat/>
    <w:rsid w:val="004D3108"/>
    <w:pPr>
      <w:ind w:left="992"/>
    </w:pPr>
  </w:style>
  <w:style w:type="character" w:customStyle="1" w:styleId="LAAufz1FolgeZchn">
    <w:name w:val="LA Aufz 1 Folge Zchn"/>
    <w:basedOn w:val="Absatz-Standardschriftart"/>
    <w:link w:val="LAAufz1Folge"/>
    <w:rsid w:val="004D3108"/>
    <w:rPr>
      <w:rFonts w:ascii="Arial" w:hAnsi="Arial" w:cs="Arial"/>
      <w:sz w:val="21"/>
    </w:rPr>
  </w:style>
  <w:style w:type="paragraph" w:customStyle="1" w:styleId="LAAufz2">
    <w:name w:val="LA Aufz 2"/>
    <w:basedOn w:val="LAText"/>
    <w:link w:val="LAAufz2Zchn"/>
    <w:qFormat/>
    <w:rsid w:val="004D3108"/>
    <w:pPr>
      <w:numPr>
        <w:numId w:val="2"/>
      </w:numPr>
    </w:pPr>
  </w:style>
  <w:style w:type="character" w:customStyle="1" w:styleId="LAAufz2Zchn">
    <w:name w:val="LA Aufz 2 Zchn"/>
    <w:basedOn w:val="Absatz-Standardschriftart"/>
    <w:link w:val="LAAufz2"/>
    <w:rsid w:val="004D3108"/>
    <w:rPr>
      <w:rFonts w:ascii="Arial" w:hAnsi="Arial" w:cs="Arial"/>
      <w:sz w:val="21"/>
    </w:rPr>
  </w:style>
  <w:style w:type="paragraph" w:customStyle="1" w:styleId="LAAufz2Folge">
    <w:name w:val="LA Aufz 2 Folge"/>
    <w:basedOn w:val="LAText"/>
    <w:link w:val="LAAufz2FolgeZchn"/>
    <w:qFormat/>
    <w:rsid w:val="004D3108"/>
    <w:pPr>
      <w:ind w:left="1559"/>
    </w:pPr>
  </w:style>
  <w:style w:type="character" w:customStyle="1" w:styleId="LAAufz2FolgeZchn">
    <w:name w:val="LA Aufz 2 Folge Zchn"/>
    <w:basedOn w:val="Absatz-Standardschriftart"/>
    <w:link w:val="LAAufz2Folge"/>
    <w:rsid w:val="004D3108"/>
    <w:rPr>
      <w:rFonts w:ascii="Arial" w:hAnsi="Arial" w:cs="Arial"/>
      <w:sz w:val="21"/>
    </w:rPr>
  </w:style>
  <w:style w:type="paragraph" w:customStyle="1" w:styleId="LAAufz3">
    <w:name w:val="LA Aufz 3"/>
    <w:basedOn w:val="LAText"/>
    <w:link w:val="LAAufz3Zchn"/>
    <w:qFormat/>
    <w:rsid w:val="004D3108"/>
    <w:pPr>
      <w:numPr>
        <w:numId w:val="3"/>
      </w:numPr>
    </w:pPr>
  </w:style>
  <w:style w:type="character" w:customStyle="1" w:styleId="LAAufz3Zchn">
    <w:name w:val="LA Aufz 3 Zchn"/>
    <w:basedOn w:val="Absatz-Standardschriftart"/>
    <w:link w:val="LAAufz3"/>
    <w:rsid w:val="004D3108"/>
    <w:rPr>
      <w:rFonts w:ascii="Arial" w:hAnsi="Arial" w:cs="Arial"/>
      <w:sz w:val="21"/>
    </w:rPr>
  </w:style>
  <w:style w:type="paragraph" w:customStyle="1" w:styleId="LAAufz3Folge">
    <w:name w:val="LA Aufz 3 Folge"/>
    <w:basedOn w:val="LAText"/>
    <w:link w:val="LAAufz3FolgeZchn"/>
    <w:qFormat/>
    <w:rsid w:val="004D3108"/>
    <w:pPr>
      <w:ind w:left="2126"/>
    </w:pPr>
  </w:style>
  <w:style w:type="character" w:customStyle="1" w:styleId="LAAufz3FolgeZchn">
    <w:name w:val="LA Aufz 3 Folge Zchn"/>
    <w:basedOn w:val="Absatz-Standardschriftart"/>
    <w:link w:val="LAAufz3Folge"/>
    <w:rsid w:val="004D3108"/>
    <w:rPr>
      <w:rFonts w:ascii="Arial" w:hAnsi="Arial" w:cs="Arial"/>
      <w:sz w:val="21"/>
    </w:rPr>
  </w:style>
  <w:style w:type="paragraph" w:styleId="Beschriftung">
    <w:name w:val="caption"/>
    <w:basedOn w:val="LAText"/>
    <w:next w:val="Standard"/>
    <w:uiPriority w:val="35"/>
    <w:semiHidden/>
    <w:unhideWhenUsed/>
    <w:rsid w:val="004D3108"/>
    <w:pPr>
      <w:spacing w:before="120"/>
      <w:ind w:left="567"/>
    </w:pPr>
    <w:rPr>
      <w:iCs/>
      <w:szCs w:val="18"/>
    </w:rPr>
  </w:style>
  <w:style w:type="character" w:styleId="Buchtitel">
    <w:name w:val="Book Title"/>
    <w:basedOn w:val="Absatz-Standardschriftart"/>
    <w:uiPriority w:val="33"/>
    <w:semiHidden/>
    <w:rsid w:val="004D3108"/>
    <w:rPr>
      <w:b/>
      <w:bCs/>
      <w:i/>
      <w:iCs/>
      <w:spacing w:val="5"/>
    </w:rPr>
  </w:style>
  <w:style w:type="character" w:styleId="Fett">
    <w:name w:val="Strong"/>
    <w:basedOn w:val="Absatz-Standardschriftart"/>
    <w:uiPriority w:val="22"/>
    <w:semiHidden/>
    <w:rsid w:val="004D3108"/>
    <w:rPr>
      <w:b/>
      <w:bCs/>
    </w:rPr>
  </w:style>
  <w:style w:type="character" w:styleId="Hervorhebung">
    <w:name w:val="Emphasis"/>
    <w:basedOn w:val="Absatz-Standardschriftart"/>
    <w:uiPriority w:val="20"/>
    <w:semiHidden/>
    <w:rsid w:val="004D3108"/>
    <w:rPr>
      <w:i/>
      <w:iCs/>
    </w:rPr>
  </w:style>
  <w:style w:type="character" w:customStyle="1" w:styleId="berschrift1Zchn">
    <w:name w:val="Überschrift 1 Zchn"/>
    <w:basedOn w:val="Absatz-Standardschriftart"/>
    <w:link w:val="berschrift1"/>
    <w:uiPriority w:val="9"/>
    <w:rsid w:val="004D3108"/>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semiHidden/>
    <w:unhideWhenUsed/>
    <w:rsid w:val="004D3108"/>
    <w:pPr>
      <w:outlineLvl w:val="9"/>
    </w:pPr>
  </w:style>
  <w:style w:type="character" w:styleId="IntensiveHervorhebung">
    <w:name w:val="Intense Emphasis"/>
    <w:basedOn w:val="Absatz-Standardschriftart"/>
    <w:uiPriority w:val="21"/>
    <w:semiHidden/>
    <w:rsid w:val="004D3108"/>
    <w:rPr>
      <w:i/>
      <w:iCs/>
      <w:color w:val="4472C4" w:themeColor="accent1"/>
    </w:rPr>
  </w:style>
  <w:style w:type="character" w:styleId="IntensiverVerweis">
    <w:name w:val="Intense Reference"/>
    <w:basedOn w:val="Absatz-Standardschriftart"/>
    <w:uiPriority w:val="32"/>
    <w:semiHidden/>
    <w:rsid w:val="004D3108"/>
    <w:rPr>
      <w:b/>
      <w:bCs/>
      <w:smallCaps/>
      <w:color w:val="4472C4" w:themeColor="accent1"/>
      <w:spacing w:val="5"/>
    </w:rPr>
  </w:style>
  <w:style w:type="paragraph" w:styleId="IntensivesZitat">
    <w:name w:val="Intense Quote"/>
    <w:basedOn w:val="Standard"/>
    <w:next w:val="Standard"/>
    <w:link w:val="IntensivesZitatZchn"/>
    <w:uiPriority w:val="30"/>
    <w:semiHidden/>
    <w:rsid w:val="004D31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D3108"/>
    <w:rPr>
      <w:rFonts w:ascii="Arial" w:hAnsi="Arial" w:cs="Arial"/>
      <w:i/>
      <w:iCs/>
      <w:color w:val="4472C4" w:themeColor="accent1"/>
      <w:sz w:val="21"/>
    </w:rPr>
  </w:style>
  <w:style w:type="character" w:styleId="SchwacheHervorhebung">
    <w:name w:val="Subtle Emphasis"/>
    <w:basedOn w:val="Absatz-Standardschriftart"/>
    <w:uiPriority w:val="19"/>
    <w:semiHidden/>
    <w:rsid w:val="004D3108"/>
    <w:rPr>
      <w:i/>
      <w:iCs/>
      <w:color w:val="404040" w:themeColor="text1" w:themeTint="BF"/>
    </w:rPr>
  </w:style>
  <w:style w:type="character" w:styleId="SchwacherVerweis">
    <w:name w:val="Subtle Reference"/>
    <w:basedOn w:val="Absatz-Standardschriftart"/>
    <w:uiPriority w:val="31"/>
    <w:semiHidden/>
    <w:rsid w:val="004D3108"/>
    <w:rPr>
      <w:smallCaps/>
      <w:color w:val="5A5A5A" w:themeColor="text1" w:themeTint="A5"/>
    </w:rPr>
  </w:style>
  <w:style w:type="paragraph" w:styleId="Titel">
    <w:name w:val="Title"/>
    <w:basedOn w:val="Standard"/>
    <w:next w:val="Standard"/>
    <w:link w:val="TitelZchn"/>
    <w:uiPriority w:val="10"/>
    <w:semiHidden/>
    <w:rsid w:val="004D3108"/>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D31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4D310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uiPriority w:val="11"/>
    <w:rsid w:val="004D3108"/>
    <w:rPr>
      <w:rFonts w:eastAsiaTheme="minorEastAsia"/>
      <w:color w:val="5A5A5A" w:themeColor="text1" w:themeTint="A5"/>
      <w:spacing w:val="15"/>
    </w:rPr>
  </w:style>
  <w:style w:type="paragraph" w:customStyle="1" w:styleId="LAEbene1">
    <w:name w:val="LA Ebene 1"/>
    <w:basedOn w:val="Standard"/>
    <w:next w:val="LAText1"/>
    <w:link w:val="LAEbene1Zchn"/>
    <w:qFormat/>
    <w:rsid w:val="00BA2249"/>
    <w:pPr>
      <w:keepNext/>
      <w:keepLines/>
      <w:numPr>
        <w:numId w:val="15"/>
      </w:numPr>
      <w:spacing w:before="240" w:line="312" w:lineRule="auto"/>
      <w:jc w:val="both"/>
      <w:outlineLvl w:val="0"/>
    </w:pPr>
    <w:rPr>
      <w:rFonts w:eastAsia="Times New Roman" w:cs="Times New Roman"/>
      <w:b/>
      <w:bCs/>
      <w:szCs w:val="24"/>
      <w:lang w:eastAsia="de-DE"/>
    </w:rPr>
  </w:style>
  <w:style w:type="character" w:customStyle="1" w:styleId="LAEbene1Zchn">
    <w:name w:val="LA Ebene 1 Zchn"/>
    <w:basedOn w:val="Absatz-Standardschriftart"/>
    <w:link w:val="LAEbene1"/>
    <w:rsid w:val="004D3108"/>
    <w:rPr>
      <w:rFonts w:ascii="Arial" w:eastAsia="Times New Roman" w:hAnsi="Arial" w:cs="Times New Roman"/>
      <w:b/>
      <w:bCs/>
      <w:sz w:val="21"/>
      <w:szCs w:val="24"/>
      <w:lang w:eastAsia="de-DE"/>
    </w:rPr>
  </w:style>
  <w:style w:type="paragraph" w:customStyle="1" w:styleId="LAEbene2">
    <w:name w:val="LA Ebene 2"/>
    <w:basedOn w:val="Standard"/>
    <w:next w:val="LAText1"/>
    <w:link w:val="LAEbene2Zchn"/>
    <w:qFormat/>
    <w:rsid w:val="00BA2249"/>
    <w:pPr>
      <w:keepNext/>
      <w:keepLines/>
      <w:numPr>
        <w:ilvl w:val="1"/>
        <w:numId w:val="15"/>
      </w:numPr>
      <w:spacing w:before="240" w:line="312" w:lineRule="auto"/>
      <w:jc w:val="both"/>
      <w:outlineLvl w:val="1"/>
    </w:pPr>
    <w:rPr>
      <w:rFonts w:eastAsia="Times New Roman" w:cs="Times New Roman"/>
      <w:b/>
      <w:bCs/>
      <w:szCs w:val="24"/>
      <w:lang w:eastAsia="de-DE"/>
    </w:rPr>
  </w:style>
  <w:style w:type="character" w:customStyle="1" w:styleId="LAEbene2Zchn">
    <w:name w:val="LA Ebene 2 Zchn"/>
    <w:basedOn w:val="Absatz-Standardschriftart"/>
    <w:link w:val="LAEbene2"/>
    <w:rsid w:val="004D3108"/>
    <w:rPr>
      <w:rFonts w:ascii="Arial" w:eastAsia="Times New Roman" w:hAnsi="Arial" w:cs="Times New Roman"/>
      <w:b/>
      <w:bCs/>
      <w:sz w:val="21"/>
      <w:szCs w:val="24"/>
      <w:lang w:eastAsia="de-DE"/>
    </w:rPr>
  </w:style>
  <w:style w:type="paragraph" w:customStyle="1" w:styleId="LAEbene3">
    <w:name w:val="LA Ebene 3"/>
    <w:basedOn w:val="Standard"/>
    <w:next w:val="LAText2"/>
    <w:link w:val="LAEbene3Zchn"/>
    <w:qFormat/>
    <w:rsid w:val="00BA2249"/>
    <w:pPr>
      <w:keepNext/>
      <w:keepLines/>
      <w:numPr>
        <w:ilvl w:val="2"/>
        <w:numId w:val="15"/>
      </w:numPr>
      <w:spacing w:before="240" w:line="312" w:lineRule="auto"/>
      <w:jc w:val="both"/>
      <w:outlineLvl w:val="2"/>
    </w:pPr>
    <w:rPr>
      <w:rFonts w:eastAsia="Times New Roman" w:cs="Times New Roman"/>
      <w:b/>
      <w:bCs/>
      <w:szCs w:val="24"/>
      <w:lang w:eastAsia="de-DE"/>
    </w:rPr>
  </w:style>
  <w:style w:type="character" w:customStyle="1" w:styleId="LAEbene3Zchn">
    <w:name w:val="LA Ebene 3 Zchn"/>
    <w:basedOn w:val="Absatz-Standardschriftart"/>
    <w:link w:val="LAEbene3"/>
    <w:rsid w:val="004D3108"/>
    <w:rPr>
      <w:rFonts w:ascii="Arial" w:eastAsia="Times New Roman" w:hAnsi="Arial" w:cs="Times New Roman"/>
      <w:b/>
      <w:bCs/>
      <w:sz w:val="21"/>
      <w:szCs w:val="24"/>
      <w:lang w:eastAsia="de-DE"/>
    </w:rPr>
  </w:style>
  <w:style w:type="paragraph" w:customStyle="1" w:styleId="LAEbene4">
    <w:name w:val="LA Ebene 4"/>
    <w:basedOn w:val="Standard"/>
    <w:next w:val="LAText2"/>
    <w:link w:val="LAEbene4Zchn"/>
    <w:qFormat/>
    <w:rsid w:val="00BA2249"/>
    <w:pPr>
      <w:keepNext/>
      <w:keepLines/>
      <w:numPr>
        <w:ilvl w:val="3"/>
        <w:numId w:val="15"/>
      </w:numPr>
      <w:spacing w:before="240" w:line="312" w:lineRule="auto"/>
      <w:jc w:val="both"/>
      <w:outlineLvl w:val="3"/>
    </w:pPr>
    <w:rPr>
      <w:rFonts w:eastAsia="Times New Roman" w:cs="Times New Roman"/>
      <w:b/>
      <w:bCs/>
      <w:szCs w:val="24"/>
      <w:lang w:eastAsia="de-DE"/>
    </w:rPr>
  </w:style>
  <w:style w:type="character" w:customStyle="1" w:styleId="LAEbene4Zchn">
    <w:name w:val="LA Ebene 4 Zchn"/>
    <w:basedOn w:val="Absatz-Standardschriftart"/>
    <w:link w:val="LAEbene4"/>
    <w:rsid w:val="004D3108"/>
    <w:rPr>
      <w:rFonts w:ascii="Arial" w:eastAsia="Times New Roman" w:hAnsi="Arial" w:cs="Times New Roman"/>
      <w:b/>
      <w:bCs/>
      <w:sz w:val="21"/>
      <w:szCs w:val="24"/>
      <w:lang w:eastAsia="de-DE"/>
    </w:rPr>
  </w:style>
  <w:style w:type="paragraph" w:customStyle="1" w:styleId="LAEbene5">
    <w:name w:val="LA Ebene 5"/>
    <w:basedOn w:val="Standard"/>
    <w:next w:val="LAText2"/>
    <w:link w:val="LAEbene5Zchn"/>
    <w:qFormat/>
    <w:rsid w:val="00BA2249"/>
    <w:pPr>
      <w:keepNext/>
      <w:keepLines/>
      <w:numPr>
        <w:ilvl w:val="4"/>
        <w:numId w:val="15"/>
      </w:numPr>
      <w:spacing w:before="240" w:line="312" w:lineRule="auto"/>
      <w:jc w:val="both"/>
      <w:outlineLvl w:val="4"/>
    </w:pPr>
    <w:rPr>
      <w:rFonts w:eastAsia="Times New Roman" w:cs="Times New Roman"/>
      <w:b/>
      <w:bCs/>
      <w:szCs w:val="24"/>
      <w:lang w:eastAsia="de-DE"/>
    </w:rPr>
  </w:style>
  <w:style w:type="character" w:customStyle="1" w:styleId="LAEbene5Zchn">
    <w:name w:val="LA Ebene 5 Zchn"/>
    <w:basedOn w:val="Absatz-Standardschriftart"/>
    <w:link w:val="LAEbene5"/>
    <w:rsid w:val="004D3108"/>
    <w:rPr>
      <w:rFonts w:ascii="Arial" w:eastAsia="Times New Roman" w:hAnsi="Arial" w:cs="Times New Roman"/>
      <w:b/>
      <w:bCs/>
      <w:sz w:val="21"/>
      <w:szCs w:val="24"/>
      <w:lang w:eastAsia="de-DE"/>
    </w:rPr>
  </w:style>
  <w:style w:type="paragraph" w:customStyle="1" w:styleId="LAEbene6">
    <w:name w:val="LA Ebene 6"/>
    <w:basedOn w:val="Standard"/>
    <w:next w:val="LAText3"/>
    <w:link w:val="LAEbene6Zchn"/>
    <w:qFormat/>
    <w:rsid w:val="00BA2249"/>
    <w:pPr>
      <w:keepNext/>
      <w:keepLines/>
      <w:numPr>
        <w:ilvl w:val="5"/>
        <w:numId w:val="15"/>
      </w:numPr>
      <w:spacing w:before="240" w:line="312" w:lineRule="auto"/>
      <w:jc w:val="both"/>
      <w:outlineLvl w:val="5"/>
    </w:pPr>
    <w:rPr>
      <w:rFonts w:eastAsia="Times New Roman" w:cs="Times New Roman"/>
      <w:b/>
      <w:bCs/>
      <w:szCs w:val="24"/>
      <w:lang w:eastAsia="de-DE"/>
    </w:rPr>
  </w:style>
  <w:style w:type="character" w:customStyle="1" w:styleId="LAEbene6Zchn">
    <w:name w:val="LA Ebene 6 Zchn"/>
    <w:basedOn w:val="Absatz-Standardschriftart"/>
    <w:link w:val="LAEbene6"/>
    <w:rsid w:val="004D3108"/>
    <w:rPr>
      <w:rFonts w:ascii="Arial" w:eastAsia="Times New Roman" w:hAnsi="Arial" w:cs="Times New Roman"/>
      <w:b/>
      <w:bCs/>
      <w:sz w:val="21"/>
      <w:szCs w:val="24"/>
      <w:lang w:eastAsia="de-DE"/>
    </w:rPr>
  </w:style>
  <w:style w:type="paragraph" w:customStyle="1" w:styleId="LAEbene7">
    <w:name w:val="LA Ebene 7"/>
    <w:basedOn w:val="Standard"/>
    <w:next w:val="LAText3"/>
    <w:link w:val="LAEbene7Zchn"/>
    <w:qFormat/>
    <w:rsid w:val="00BA2249"/>
    <w:pPr>
      <w:keepNext/>
      <w:keepLines/>
      <w:numPr>
        <w:ilvl w:val="6"/>
        <w:numId w:val="15"/>
      </w:numPr>
      <w:spacing w:before="240" w:line="312" w:lineRule="auto"/>
      <w:jc w:val="both"/>
      <w:outlineLvl w:val="6"/>
    </w:pPr>
    <w:rPr>
      <w:rFonts w:eastAsia="Times New Roman" w:cs="Times New Roman"/>
      <w:b/>
      <w:bCs/>
      <w:szCs w:val="24"/>
      <w:lang w:eastAsia="de-DE"/>
    </w:rPr>
  </w:style>
  <w:style w:type="character" w:customStyle="1" w:styleId="LAEbene7Zchn">
    <w:name w:val="LA Ebene 7 Zchn"/>
    <w:basedOn w:val="Absatz-Standardschriftart"/>
    <w:link w:val="LAEbene7"/>
    <w:rsid w:val="004D3108"/>
    <w:rPr>
      <w:rFonts w:ascii="Arial" w:eastAsia="Times New Roman" w:hAnsi="Arial" w:cs="Times New Roman"/>
      <w:b/>
      <w:bCs/>
      <w:sz w:val="21"/>
      <w:szCs w:val="24"/>
      <w:lang w:eastAsia="de-DE"/>
    </w:rPr>
  </w:style>
  <w:style w:type="paragraph" w:customStyle="1" w:styleId="LAEbene8">
    <w:name w:val="LA Ebene 8"/>
    <w:basedOn w:val="Standard"/>
    <w:next w:val="LAText3"/>
    <w:link w:val="LAEbene8Zchn"/>
    <w:qFormat/>
    <w:rsid w:val="006734FE"/>
    <w:pPr>
      <w:keepNext/>
      <w:keepLines/>
      <w:numPr>
        <w:ilvl w:val="7"/>
        <w:numId w:val="4"/>
      </w:numPr>
      <w:spacing w:before="240" w:line="312" w:lineRule="auto"/>
      <w:jc w:val="both"/>
      <w:outlineLvl w:val="7"/>
    </w:pPr>
    <w:rPr>
      <w:rFonts w:eastAsia="Times New Roman" w:cs="Times New Roman"/>
      <w:b/>
      <w:bCs/>
      <w:szCs w:val="24"/>
      <w:lang w:eastAsia="de-DE"/>
    </w:rPr>
  </w:style>
  <w:style w:type="character" w:customStyle="1" w:styleId="LAEbene8Zchn">
    <w:name w:val="LA Ebene 8 Zchn"/>
    <w:basedOn w:val="Absatz-Standardschriftart"/>
    <w:link w:val="LAEbene8"/>
    <w:rsid w:val="004D3108"/>
    <w:rPr>
      <w:rFonts w:ascii="Arial" w:eastAsia="Times New Roman" w:hAnsi="Arial" w:cs="Times New Roman"/>
      <w:b/>
      <w:bCs/>
      <w:sz w:val="21"/>
      <w:szCs w:val="24"/>
      <w:lang w:eastAsia="de-DE"/>
    </w:rPr>
  </w:style>
  <w:style w:type="paragraph" w:customStyle="1" w:styleId="LAText1">
    <w:name w:val="LA Text 1"/>
    <w:basedOn w:val="Textkrper"/>
    <w:link w:val="LAText1Zchn"/>
    <w:rsid w:val="00BA2249"/>
    <w:pPr>
      <w:ind w:left="567"/>
    </w:pPr>
    <w:rPr>
      <w:rFonts w:eastAsia="Times New Roman" w:cs="Times New Roman"/>
      <w:szCs w:val="24"/>
      <w:lang w:eastAsia="de-DE"/>
    </w:rPr>
  </w:style>
  <w:style w:type="character" w:customStyle="1" w:styleId="LAText1Zchn">
    <w:name w:val="LA Text 1 Zchn"/>
    <w:basedOn w:val="Absatz-Standardschriftart"/>
    <w:link w:val="LAText1"/>
    <w:rsid w:val="004D3108"/>
    <w:rPr>
      <w:rFonts w:ascii="Arial" w:eastAsia="Times New Roman" w:hAnsi="Arial" w:cs="Times New Roman"/>
      <w:sz w:val="21"/>
      <w:szCs w:val="24"/>
      <w:lang w:eastAsia="de-DE"/>
    </w:rPr>
  </w:style>
  <w:style w:type="paragraph" w:customStyle="1" w:styleId="LAText2">
    <w:name w:val="LA Text 2"/>
    <w:basedOn w:val="LAText1"/>
    <w:link w:val="LAText2Zchn"/>
    <w:rsid w:val="00BA2249"/>
    <w:pPr>
      <w:ind w:left="1134"/>
    </w:pPr>
  </w:style>
  <w:style w:type="character" w:customStyle="1" w:styleId="LAText2Zchn">
    <w:name w:val="LA Text 2 Zchn"/>
    <w:basedOn w:val="Absatz-Standardschriftart"/>
    <w:link w:val="LAText2"/>
    <w:rsid w:val="004D3108"/>
    <w:rPr>
      <w:rFonts w:ascii="Arial" w:eastAsia="Times New Roman" w:hAnsi="Arial" w:cs="Times New Roman"/>
      <w:szCs w:val="24"/>
      <w:lang w:eastAsia="de-DE"/>
    </w:rPr>
  </w:style>
  <w:style w:type="paragraph" w:customStyle="1" w:styleId="LAText3">
    <w:name w:val="LA Text 3"/>
    <w:basedOn w:val="LAText1"/>
    <w:link w:val="LAText3Zchn"/>
    <w:rsid w:val="00BA2249"/>
    <w:pPr>
      <w:ind w:left="1701"/>
    </w:pPr>
  </w:style>
  <w:style w:type="character" w:customStyle="1" w:styleId="LAText3Zchn">
    <w:name w:val="LA Text 3 Zchn"/>
    <w:basedOn w:val="Absatz-Standardschriftart"/>
    <w:link w:val="LAText3"/>
    <w:rsid w:val="004D3108"/>
    <w:rPr>
      <w:rFonts w:ascii="Arial" w:eastAsia="Times New Roman" w:hAnsi="Arial" w:cs="Times New Roman"/>
      <w:szCs w:val="24"/>
      <w:lang w:eastAsia="de-DE"/>
    </w:rPr>
  </w:style>
  <w:style w:type="paragraph" w:customStyle="1" w:styleId="LAText4">
    <w:name w:val="LA Text 4"/>
    <w:basedOn w:val="LAText1"/>
    <w:link w:val="LAText4Zchn"/>
    <w:rsid w:val="00BA2249"/>
    <w:pPr>
      <w:ind w:left="2268"/>
    </w:pPr>
  </w:style>
  <w:style w:type="character" w:customStyle="1" w:styleId="LAText4Zchn">
    <w:name w:val="LA Text 4 Zchn"/>
    <w:basedOn w:val="Absatz-Standardschriftart"/>
    <w:link w:val="LAText4"/>
    <w:rsid w:val="004D3108"/>
    <w:rPr>
      <w:rFonts w:ascii="Arial" w:eastAsia="Times New Roman" w:hAnsi="Arial" w:cs="Times New Roman"/>
      <w:szCs w:val="24"/>
      <w:lang w:eastAsia="de-DE"/>
    </w:rPr>
  </w:style>
  <w:style w:type="paragraph" w:customStyle="1" w:styleId="TOCLAEbene1">
    <w:name w:val="TOC LA Ebene 1"/>
    <w:basedOn w:val="Verzeichnis1"/>
    <w:rsid w:val="00BA2249"/>
    <w:pPr>
      <w:tabs>
        <w:tab w:val="left" w:pos="426"/>
        <w:tab w:val="right" w:leader="dot" w:pos="9062"/>
      </w:tabs>
      <w:spacing w:before="240" w:after="0"/>
      <w:ind w:left="425" w:hanging="425"/>
    </w:pPr>
    <w:rPr>
      <w:rFonts w:eastAsia="Times New Roman" w:cs="Times New Roman"/>
      <w:szCs w:val="24"/>
      <w:lang w:eastAsia="de-DE"/>
    </w:rPr>
  </w:style>
  <w:style w:type="paragraph" w:styleId="Verzeichnis1">
    <w:name w:val="toc 1"/>
    <w:basedOn w:val="Standard"/>
    <w:next w:val="Standard"/>
    <w:autoRedefine/>
    <w:uiPriority w:val="39"/>
    <w:semiHidden/>
    <w:unhideWhenUsed/>
    <w:rsid w:val="004D3108"/>
    <w:pPr>
      <w:spacing w:after="100"/>
    </w:pPr>
  </w:style>
  <w:style w:type="paragraph" w:customStyle="1" w:styleId="TOCLAEbene2">
    <w:name w:val="TOC LA Ebene 2"/>
    <w:basedOn w:val="Verzeichnis2"/>
    <w:rsid w:val="00BA2249"/>
    <w:pPr>
      <w:tabs>
        <w:tab w:val="left" w:pos="851"/>
        <w:tab w:val="right" w:leader="dot" w:pos="9062"/>
      </w:tabs>
      <w:spacing w:before="120" w:after="0"/>
      <w:ind w:left="851" w:hanging="425"/>
    </w:pPr>
    <w:rPr>
      <w:rFonts w:eastAsia="Times New Roman" w:cs="Times New Roman"/>
      <w:noProof/>
      <w:szCs w:val="24"/>
      <w:lang w:eastAsia="de-DE"/>
    </w:rPr>
  </w:style>
  <w:style w:type="paragraph" w:styleId="Verzeichnis2">
    <w:name w:val="toc 2"/>
    <w:basedOn w:val="Standard"/>
    <w:next w:val="Standard"/>
    <w:autoRedefine/>
    <w:uiPriority w:val="39"/>
    <w:semiHidden/>
    <w:unhideWhenUsed/>
    <w:rsid w:val="004D3108"/>
    <w:pPr>
      <w:spacing w:after="100"/>
      <w:ind w:left="210"/>
    </w:pPr>
  </w:style>
  <w:style w:type="paragraph" w:customStyle="1" w:styleId="TOCLAEbene3">
    <w:name w:val="TOC LA Ebene 3"/>
    <w:basedOn w:val="Verzeichnis3"/>
    <w:rsid w:val="00BA2249"/>
    <w:pPr>
      <w:tabs>
        <w:tab w:val="left" w:pos="1276"/>
        <w:tab w:val="right" w:leader="dot" w:pos="9062"/>
      </w:tabs>
      <w:spacing w:before="120" w:after="0"/>
      <w:ind w:left="1276" w:hanging="425"/>
    </w:pPr>
    <w:rPr>
      <w:rFonts w:eastAsia="Times New Roman" w:cs="Times New Roman"/>
      <w:szCs w:val="24"/>
      <w:lang w:eastAsia="de-DE"/>
    </w:rPr>
  </w:style>
  <w:style w:type="paragraph" w:styleId="Verzeichnis3">
    <w:name w:val="toc 3"/>
    <w:basedOn w:val="Standard"/>
    <w:next w:val="Standard"/>
    <w:autoRedefine/>
    <w:uiPriority w:val="39"/>
    <w:semiHidden/>
    <w:unhideWhenUsed/>
    <w:rsid w:val="004D3108"/>
    <w:pPr>
      <w:spacing w:after="100"/>
      <w:ind w:left="420"/>
    </w:pPr>
  </w:style>
  <w:style w:type="paragraph" w:customStyle="1" w:styleId="TOCLAEbene4">
    <w:name w:val="TOC LA Ebene 4"/>
    <w:basedOn w:val="Verzeichnis4"/>
    <w:rsid w:val="00BA2249"/>
    <w:pPr>
      <w:tabs>
        <w:tab w:val="left" w:pos="1701"/>
        <w:tab w:val="right" w:leader="dot" w:pos="9062"/>
      </w:tabs>
      <w:spacing w:before="120" w:after="0"/>
      <w:ind w:left="1701" w:hanging="425"/>
    </w:pPr>
    <w:rPr>
      <w:rFonts w:eastAsia="Times New Roman" w:cs="Times New Roman"/>
      <w:szCs w:val="24"/>
      <w:lang w:eastAsia="de-DE"/>
    </w:rPr>
  </w:style>
  <w:style w:type="paragraph" w:styleId="Verzeichnis4">
    <w:name w:val="toc 4"/>
    <w:basedOn w:val="Standard"/>
    <w:next w:val="Standard"/>
    <w:autoRedefine/>
    <w:uiPriority w:val="39"/>
    <w:semiHidden/>
    <w:unhideWhenUsed/>
    <w:rsid w:val="004D3108"/>
    <w:pPr>
      <w:spacing w:after="100"/>
      <w:ind w:left="630"/>
    </w:pPr>
  </w:style>
  <w:style w:type="paragraph" w:customStyle="1" w:styleId="TOCLAEbene5">
    <w:name w:val="TOC LA Ebene 5"/>
    <w:basedOn w:val="Verzeichnis5"/>
    <w:rsid w:val="00BA2249"/>
    <w:pPr>
      <w:tabs>
        <w:tab w:val="left" w:pos="2127"/>
        <w:tab w:val="right" w:leader="dot" w:pos="9062"/>
      </w:tabs>
      <w:spacing w:before="60" w:after="0"/>
      <w:ind w:left="2127" w:hanging="425"/>
    </w:pPr>
    <w:rPr>
      <w:rFonts w:eastAsia="Times New Roman" w:cs="Times New Roman"/>
      <w:szCs w:val="24"/>
      <w:lang w:eastAsia="de-DE"/>
    </w:rPr>
  </w:style>
  <w:style w:type="paragraph" w:styleId="Verzeichnis5">
    <w:name w:val="toc 5"/>
    <w:basedOn w:val="Standard"/>
    <w:next w:val="Standard"/>
    <w:autoRedefine/>
    <w:uiPriority w:val="39"/>
    <w:semiHidden/>
    <w:unhideWhenUsed/>
    <w:rsid w:val="004D3108"/>
    <w:pPr>
      <w:spacing w:after="100"/>
      <w:ind w:left="840"/>
    </w:pPr>
  </w:style>
  <w:style w:type="paragraph" w:customStyle="1" w:styleId="TOCLAEbene6">
    <w:name w:val="TOC LA Ebene 6"/>
    <w:basedOn w:val="Verzeichnis6"/>
    <w:rsid w:val="00BA2249"/>
    <w:pPr>
      <w:tabs>
        <w:tab w:val="left" w:pos="2552"/>
        <w:tab w:val="right" w:leader="dot" w:pos="9062"/>
      </w:tabs>
      <w:spacing w:before="60" w:after="0"/>
      <w:ind w:left="2552" w:hanging="425"/>
    </w:pPr>
    <w:rPr>
      <w:rFonts w:eastAsia="Times New Roman" w:cs="Times New Roman"/>
      <w:szCs w:val="24"/>
      <w:lang w:eastAsia="de-DE"/>
    </w:rPr>
  </w:style>
  <w:style w:type="paragraph" w:styleId="Verzeichnis6">
    <w:name w:val="toc 6"/>
    <w:basedOn w:val="Standard"/>
    <w:next w:val="Standard"/>
    <w:autoRedefine/>
    <w:uiPriority w:val="39"/>
    <w:semiHidden/>
    <w:unhideWhenUsed/>
    <w:rsid w:val="004D3108"/>
    <w:pPr>
      <w:spacing w:after="100"/>
      <w:ind w:left="1050"/>
    </w:pPr>
  </w:style>
  <w:style w:type="paragraph" w:customStyle="1" w:styleId="TOCLAEbene7">
    <w:name w:val="TOC LA Ebene 7"/>
    <w:basedOn w:val="Verzeichnis7"/>
    <w:rsid w:val="00BA2249"/>
    <w:pPr>
      <w:tabs>
        <w:tab w:val="left" w:pos="2552"/>
        <w:tab w:val="right" w:leader="dot" w:pos="9062"/>
      </w:tabs>
      <w:spacing w:before="60" w:after="0"/>
      <w:ind w:left="2552" w:hanging="425"/>
    </w:pPr>
    <w:rPr>
      <w:rFonts w:eastAsia="Times New Roman" w:cs="Times New Roman"/>
      <w:szCs w:val="24"/>
      <w:lang w:eastAsia="de-DE"/>
    </w:rPr>
  </w:style>
  <w:style w:type="paragraph" w:styleId="Verzeichnis7">
    <w:name w:val="toc 7"/>
    <w:basedOn w:val="Standard"/>
    <w:next w:val="Standard"/>
    <w:autoRedefine/>
    <w:uiPriority w:val="39"/>
    <w:semiHidden/>
    <w:unhideWhenUsed/>
    <w:rsid w:val="004D3108"/>
    <w:pPr>
      <w:spacing w:after="100"/>
      <w:ind w:left="1260"/>
    </w:pPr>
  </w:style>
  <w:style w:type="paragraph" w:customStyle="1" w:styleId="TOCLAEbene8">
    <w:name w:val="TOC LA Ebene 8"/>
    <w:basedOn w:val="Verzeichnis8"/>
    <w:rsid w:val="006734FE"/>
    <w:pPr>
      <w:tabs>
        <w:tab w:val="left" w:pos="2552"/>
        <w:tab w:val="right" w:leader="dot" w:pos="9062"/>
      </w:tabs>
      <w:spacing w:before="60" w:after="0"/>
      <w:ind w:left="2552" w:hanging="425"/>
    </w:pPr>
    <w:rPr>
      <w:rFonts w:eastAsia="Times New Roman" w:cs="Times New Roman"/>
      <w:szCs w:val="24"/>
      <w:lang w:eastAsia="de-DE"/>
    </w:rPr>
  </w:style>
  <w:style w:type="paragraph" w:styleId="Verzeichnis8">
    <w:name w:val="toc 8"/>
    <w:basedOn w:val="Standard"/>
    <w:next w:val="Standard"/>
    <w:autoRedefine/>
    <w:uiPriority w:val="39"/>
    <w:semiHidden/>
    <w:unhideWhenUsed/>
    <w:rsid w:val="004D3108"/>
    <w:pPr>
      <w:spacing w:after="100"/>
      <w:ind w:left="1470"/>
    </w:pPr>
  </w:style>
  <w:style w:type="paragraph" w:styleId="Kopfzeile">
    <w:name w:val="header"/>
    <w:basedOn w:val="Standard"/>
    <w:link w:val="KopfzeileZchn"/>
    <w:uiPriority w:val="99"/>
    <w:unhideWhenUsed/>
    <w:rsid w:val="004D3108"/>
    <w:pPr>
      <w:tabs>
        <w:tab w:val="center" w:pos="4536"/>
        <w:tab w:val="right" w:pos="9072"/>
      </w:tabs>
    </w:pPr>
  </w:style>
  <w:style w:type="character" w:customStyle="1" w:styleId="KopfzeileZchn">
    <w:name w:val="Kopfzeile Zchn"/>
    <w:basedOn w:val="Absatz-Standardschriftart"/>
    <w:link w:val="Kopfzeile"/>
    <w:uiPriority w:val="99"/>
    <w:rsid w:val="004D3108"/>
    <w:rPr>
      <w:rFonts w:ascii="Arial" w:hAnsi="Arial" w:cs="Arial"/>
      <w:sz w:val="21"/>
    </w:rPr>
  </w:style>
  <w:style w:type="paragraph" w:styleId="Fuzeile">
    <w:name w:val="footer"/>
    <w:basedOn w:val="Standard"/>
    <w:link w:val="FuzeileZchn"/>
    <w:uiPriority w:val="99"/>
    <w:unhideWhenUsed/>
    <w:rsid w:val="004D3108"/>
    <w:pPr>
      <w:tabs>
        <w:tab w:val="center" w:pos="4536"/>
        <w:tab w:val="right" w:pos="9072"/>
      </w:tabs>
    </w:pPr>
  </w:style>
  <w:style w:type="character" w:customStyle="1" w:styleId="FuzeileZchn">
    <w:name w:val="Fußzeile Zchn"/>
    <w:basedOn w:val="Absatz-Standardschriftart"/>
    <w:link w:val="Fuzeile"/>
    <w:uiPriority w:val="99"/>
    <w:rsid w:val="004D3108"/>
    <w:rPr>
      <w:rFonts w:ascii="Arial" w:hAnsi="Arial" w:cs="Arial"/>
      <w:sz w:val="21"/>
    </w:rPr>
  </w:style>
  <w:style w:type="paragraph" w:customStyle="1" w:styleId="LAAntrag2">
    <w:name w:val="LA Antrag 2"/>
    <w:basedOn w:val="LAText"/>
    <w:link w:val="LAAntrag2Zchn"/>
    <w:qFormat/>
    <w:rsid w:val="009F5DE1"/>
    <w:pPr>
      <w:numPr>
        <w:ilvl w:val="1"/>
        <w:numId w:val="10"/>
      </w:numPr>
    </w:pPr>
    <w:rPr>
      <w:b/>
    </w:rPr>
  </w:style>
  <w:style w:type="character" w:customStyle="1" w:styleId="LAAntrag2Zchn">
    <w:name w:val="LA Antrag 2 Zchn"/>
    <w:basedOn w:val="LATextZchn"/>
    <w:link w:val="LAAntrag2"/>
    <w:rsid w:val="009F5DE1"/>
    <w:rPr>
      <w:rFonts w:ascii="Arial" w:hAnsi="Arial" w:cs="Arial"/>
      <w:b/>
      <w:sz w:val="21"/>
    </w:rPr>
  </w:style>
  <w:style w:type="paragraph" w:customStyle="1" w:styleId="LAAntrag1Folge">
    <w:name w:val="LA Antrag 1 Folge"/>
    <w:basedOn w:val="LAText"/>
    <w:link w:val="LAAntrag1FolgeZchn"/>
    <w:qFormat/>
    <w:rsid w:val="009F5DE1"/>
    <w:pPr>
      <w:ind w:left="1134"/>
    </w:pPr>
    <w:rPr>
      <w:b/>
    </w:rPr>
  </w:style>
  <w:style w:type="character" w:customStyle="1" w:styleId="LAAntrag1FolgeZchn">
    <w:name w:val="LA Antrag 1 Folge Zchn"/>
    <w:basedOn w:val="LATextZchn"/>
    <w:link w:val="LAAntrag1Folge"/>
    <w:rsid w:val="009F5DE1"/>
    <w:rPr>
      <w:rFonts w:ascii="Arial" w:hAnsi="Arial" w:cs="Arial"/>
      <w:b/>
      <w:sz w:val="21"/>
    </w:rPr>
  </w:style>
  <w:style w:type="paragraph" w:customStyle="1" w:styleId="LAAntrag2Folge">
    <w:name w:val="LA Antrag 2 Folge"/>
    <w:basedOn w:val="LAText"/>
    <w:link w:val="LAAntrag2FolgeZchn"/>
    <w:qFormat/>
    <w:rsid w:val="009F5DE1"/>
    <w:pPr>
      <w:ind w:left="1701"/>
    </w:pPr>
    <w:rPr>
      <w:b/>
    </w:rPr>
  </w:style>
  <w:style w:type="character" w:customStyle="1" w:styleId="LAAntrag2FolgeZchn">
    <w:name w:val="LA Antrag 2 Folge Zchn"/>
    <w:basedOn w:val="LATextZchn"/>
    <w:link w:val="LAAntrag2Folge"/>
    <w:rsid w:val="009F5DE1"/>
    <w:rPr>
      <w:rFonts w:ascii="Arial" w:hAnsi="Arial" w:cs="Arial"/>
      <w:b/>
      <w:sz w:val="21"/>
    </w:rPr>
  </w:style>
  <w:style w:type="paragraph" w:customStyle="1" w:styleId="LAAntrag1Aufz">
    <w:name w:val="LA Antrag 1 Aufz"/>
    <w:basedOn w:val="LAText"/>
    <w:link w:val="LAAntrag1AufzZchn"/>
    <w:qFormat/>
    <w:rsid w:val="009F5DE1"/>
    <w:pPr>
      <w:numPr>
        <w:numId w:val="5"/>
      </w:numPr>
    </w:pPr>
    <w:rPr>
      <w:b/>
    </w:rPr>
  </w:style>
  <w:style w:type="character" w:customStyle="1" w:styleId="LAAntrag1AufzZchn">
    <w:name w:val="LA Antrag 1 Aufz Zchn"/>
    <w:basedOn w:val="LATextZchn"/>
    <w:link w:val="LAAntrag1Aufz"/>
    <w:rsid w:val="009F5DE1"/>
    <w:rPr>
      <w:rFonts w:ascii="Arial" w:hAnsi="Arial" w:cs="Arial"/>
      <w:b/>
      <w:sz w:val="21"/>
    </w:rPr>
  </w:style>
  <w:style w:type="paragraph" w:customStyle="1" w:styleId="LAAntrag2Aufz">
    <w:name w:val="LA Antrag 2 Aufz"/>
    <w:basedOn w:val="LAText"/>
    <w:link w:val="LAAntrag2AufzZchn"/>
    <w:qFormat/>
    <w:rsid w:val="009F5DE1"/>
    <w:pPr>
      <w:numPr>
        <w:numId w:val="6"/>
      </w:numPr>
    </w:pPr>
    <w:rPr>
      <w:b/>
    </w:rPr>
  </w:style>
  <w:style w:type="character" w:customStyle="1" w:styleId="LAAntrag2AufzZchn">
    <w:name w:val="LA Antrag 2 Aufz Zchn"/>
    <w:basedOn w:val="LATextZchn"/>
    <w:link w:val="LAAntrag2Aufz"/>
    <w:rsid w:val="009F5DE1"/>
    <w:rPr>
      <w:rFonts w:ascii="Arial" w:hAnsi="Arial" w:cs="Arial"/>
      <w:b/>
      <w:sz w:val="21"/>
    </w:rPr>
  </w:style>
  <w:style w:type="paragraph" w:customStyle="1" w:styleId="LAListe1">
    <w:name w:val="LA Liste 1"/>
    <w:basedOn w:val="LAText"/>
    <w:link w:val="LAListe1Zchn"/>
    <w:qFormat/>
    <w:rsid w:val="009F5DE1"/>
    <w:pPr>
      <w:numPr>
        <w:numId w:val="7"/>
      </w:numPr>
    </w:pPr>
  </w:style>
  <w:style w:type="character" w:customStyle="1" w:styleId="LAListe1Zchn">
    <w:name w:val="LA Liste 1 Zchn"/>
    <w:basedOn w:val="LATextZchn"/>
    <w:link w:val="LAListe1"/>
    <w:rsid w:val="009F5DE1"/>
    <w:rPr>
      <w:rFonts w:ascii="Arial" w:hAnsi="Arial" w:cs="Arial"/>
      <w:sz w:val="21"/>
    </w:rPr>
  </w:style>
  <w:style w:type="paragraph" w:customStyle="1" w:styleId="LAListe2">
    <w:name w:val="LA Liste 2"/>
    <w:basedOn w:val="LAText"/>
    <w:link w:val="LAListe2Zchn"/>
    <w:qFormat/>
    <w:rsid w:val="009F5DE1"/>
    <w:pPr>
      <w:numPr>
        <w:numId w:val="8"/>
      </w:numPr>
    </w:pPr>
  </w:style>
  <w:style w:type="character" w:customStyle="1" w:styleId="LAListe2Zchn">
    <w:name w:val="LA Liste 2 Zchn"/>
    <w:basedOn w:val="LATextZchn"/>
    <w:link w:val="LAListe2"/>
    <w:rsid w:val="009F5DE1"/>
    <w:rPr>
      <w:rFonts w:ascii="Arial" w:hAnsi="Arial" w:cs="Arial"/>
      <w:sz w:val="21"/>
    </w:rPr>
  </w:style>
  <w:style w:type="paragraph" w:customStyle="1" w:styleId="LAListe3">
    <w:name w:val="LA Liste 3"/>
    <w:basedOn w:val="LAText"/>
    <w:link w:val="LAListe3Zchn"/>
    <w:qFormat/>
    <w:rsid w:val="009F5DE1"/>
    <w:pPr>
      <w:numPr>
        <w:numId w:val="9"/>
      </w:numPr>
    </w:pPr>
  </w:style>
  <w:style w:type="character" w:customStyle="1" w:styleId="LAListe3Zchn">
    <w:name w:val="LA Liste 3 Zchn"/>
    <w:basedOn w:val="LATextZchn"/>
    <w:link w:val="LAListe3"/>
    <w:rsid w:val="009F5DE1"/>
    <w:rPr>
      <w:rFonts w:ascii="Arial" w:hAnsi="Arial" w:cs="Arial"/>
      <w:sz w:val="21"/>
    </w:rPr>
  </w:style>
  <w:style w:type="paragraph" w:customStyle="1" w:styleId="LAZitatKommentar2">
    <w:name w:val="LA ZitatKommentar 2"/>
    <w:basedOn w:val="LAZitatKommentar"/>
    <w:link w:val="LAZitatKommentar2Zchn"/>
    <w:qFormat/>
    <w:rsid w:val="008E2A4E"/>
    <w:pPr>
      <w:ind w:left="1984"/>
    </w:pPr>
  </w:style>
  <w:style w:type="character" w:customStyle="1" w:styleId="LAZitatKommentar2Zchn">
    <w:name w:val="LA ZitatKommentar 2 Zchn"/>
    <w:basedOn w:val="LATextZchn"/>
    <w:link w:val="LAZitatKommentar2"/>
    <w:rsid w:val="008E2A4E"/>
    <w:rPr>
      <w:rFonts w:ascii="Arial" w:hAnsi="Arial" w:cs="Arial"/>
      <w:i/>
      <w:sz w:val="21"/>
    </w:rPr>
  </w:style>
  <w:style w:type="paragraph" w:customStyle="1" w:styleId="LAZitatKommentar3">
    <w:name w:val="LA ZitatKommentar 3"/>
    <w:basedOn w:val="LAZitatKommentar"/>
    <w:link w:val="LAZitatKommentar3Zchn"/>
    <w:qFormat/>
    <w:rsid w:val="008E2A4E"/>
    <w:pPr>
      <w:ind w:left="2551"/>
    </w:pPr>
  </w:style>
  <w:style w:type="character" w:customStyle="1" w:styleId="LAZitatKommentar3Zchn">
    <w:name w:val="LA ZitatKommentar 3 Zchn"/>
    <w:basedOn w:val="LATextZchn"/>
    <w:link w:val="LAZitatKommentar3"/>
    <w:rsid w:val="008E2A4E"/>
    <w:rPr>
      <w:rFonts w:ascii="Arial" w:hAnsi="Arial" w:cs="Arial"/>
      <w:i/>
      <w:sz w:val="21"/>
    </w:rPr>
  </w:style>
  <w:style w:type="paragraph" w:customStyle="1" w:styleId="LLHeadingLevel1numbered">
    <w:name w:val="LL Heading Level 1 numbered"/>
    <w:basedOn w:val="Standard"/>
    <w:qFormat/>
    <w:rsid w:val="006734FE"/>
    <w:pPr>
      <w:keepNext/>
      <w:numPr>
        <w:numId w:val="11"/>
      </w:numPr>
      <w:spacing w:before="240" w:line="312" w:lineRule="auto"/>
      <w:ind w:left="567" w:hanging="567"/>
      <w:jc w:val="both"/>
      <w:outlineLvl w:val="0"/>
    </w:pPr>
    <w:rPr>
      <w:rFonts w:cstheme="minorBidi"/>
      <w:b/>
      <w:caps/>
    </w:rPr>
  </w:style>
  <w:style w:type="paragraph" w:customStyle="1" w:styleId="LLHeadingLevel2numbered">
    <w:name w:val="LL Heading Level 2 numbered"/>
    <w:basedOn w:val="Standard"/>
    <w:rsid w:val="006734FE"/>
    <w:pPr>
      <w:numPr>
        <w:ilvl w:val="1"/>
        <w:numId w:val="11"/>
      </w:numPr>
      <w:spacing w:before="240" w:after="240" w:line="312" w:lineRule="auto"/>
      <w:jc w:val="both"/>
      <w:outlineLvl w:val="1"/>
    </w:pPr>
    <w:rPr>
      <w:rFonts w:cstheme="minorBidi"/>
      <w:b/>
    </w:rPr>
  </w:style>
  <w:style w:type="paragraph" w:customStyle="1" w:styleId="LLHeadingLevel3numbered">
    <w:name w:val="LL Heading Level 3 numbered"/>
    <w:basedOn w:val="Standard"/>
    <w:rsid w:val="006734FE"/>
    <w:pPr>
      <w:numPr>
        <w:ilvl w:val="2"/>
        <w:numId w:val="11"/>
      </w:numPr>
      <w:spacing w:before="240" w:after="240" w:line="312" w:lineRule="auto"/>
      <w:jc w:val="both"/>
      <w:outlineLvl w:val="2"/>
    </w:pPr>
    <w:rPr>
      <w:rFonts w:cstheme="minorBidi"/>
      <w:b/>
    </w:rPr>
  </w:style>
  <w:style w:type="paragraph" w:customStyle="1" w:styleId="LLHeadingLevel4numbered">
    <w:name w:val="LL Heading Level 4 numbered"/>
    <w:basedOn w:val="Standard"/>
    <w:rsid w:val="006734FE"/>
    <w:pPr>
      <w:numPr>
        <w:ilvl w:val="3"/>
        <w:numId w:val="11"/>
      </w:numPr>
      <w:spacing w:before="240" w:after="240" w:line="312" w:lineRule="auto"/>
      <w:jc w:val="both"/>
      <w:outlineLvl w:val="3"/>
    </w:pPr>
    <w:rPr>
      <w:rFonts w:cstheme="minorBidi"/>
      <w:b/>
    </w:rPr>
  </w:style>
  <w:style w:type="paragraph" w:customStyle="1" w:styleId="LLHeadingLevel5numbered">
    <w:name w:val="LL Heading Level 5 numbered"/>
    <w:basedOn w:val="Standard"/>
    <w:rsid w:val="006734FE"/>
    <w:pPr>
      <w:numPr>
        <w:ilvl w:val="4"/>
        <w:numId w:val="11"/>
      </w:numPr>
      <w:spacing w:before="240" w:after="240" w:line="312" w:lineRule="auto"/>
      <w:jc w:val="both"/>
    </w:pPr>
    <w:rPr>
      <w:rFonts w:cstheme="minorBidi"/>
      <w:b/>
    </w:rPr>
  </w:style>
  <w:style w:type="paragraph" w:customStyle="1" w:styleId="LLHeadingLevel6numbered">
    <w:name w:val="LL Heading Level 6 numbered"/>
    <w:basedOn w:val="Standard"/>
    <w:rsid w:val="006734FE"/>
    <w:pPr>
      <w:numPr>
        <w:ilvl w:val="5"/>
        <w:numId w:val="11"/>
      </w:numPr>
      <w:spacing w:before="240" w:after="240" w:line="312" w:lineRule="auto"/>
      <w:jc w:val="both"/>
    </w:pPr>
    <w:rPr>
      <w:rFonts w:cstheme="minorBidi"/>
      <w:b/>
    </w:rPr>
  </w:style>
  <w:style w:type="paragraph" w:customStyle="1" w:styleId="LLHeadingLevel7numbered">
    <w:name w:val="LL Heading Level 7 numbered"/>
    <w:basedOn w:val="Standard"/>
    <w:rsid w:val="006734FE"/>
    <w:pPr>
      <w:numPr>
        <w:ilvl w:val="6"/>
        <w:numId w:val="11"/>
      </w:numPr>
      <w:spacing w:before="240" w:after="240" w:line="312" w:lineRule="auto"/>
      <w:jc w:val="both"/>
    </w:pPr>
    <w:rPr>
      <w:rFonts w:cstheme="minorBidi"/>
      <w:b/>
    </w:rPr>
  </w:style>
  <w:style w:type="paragraph" w:customStyle="1" w:styleId="LLHeadingLevel8numbered">
    <w:name w:val="LL Heading Level 8 numbered"/>
    <w:basedOn w:val="Standard"/>
    <w:rsid w:val="006734FE"/>
    <w:pPr>
      <w:numPr>
        <w:ilvl w:val="7"/>
        <w:numId w:val="11"/>
      </w:numPr>
      <w:spacing w:before="240" w:after="240" w:line="312" w:lineRule="auto"/>
      <w:jc w:val="both"/>
    </w:pPr>
    <w:rPr>
      <w:rFonts w:cstheme="minorBidi"/>
      <w:b/>
    </w:rPr>
  </w:style>
  <w:style w:type="paragraph" w:customStyle="1" w:styleId="LLHeadingLevel9numbered">
    <w:name w:val="LL Heading Level 9 numbered"/>
    <w:basedOn w:val="Standard"/>
    <w:rsid w:val="006734FE"/>
    <w:pPr>
      <w:numPr>
        <w:ilvl w:val="8"/>
        <w:numId w:val="11"/>
      </w:numPr>
      <w:spacing w:after="240" w:line="312" w:lineRule="auto"/>
      <w:jc w:val="both"/>
    </w:pPr>
    <w:rPr>
      <w:rFonts w:cstheme="minorBidi"/>
      <w:b/>
    </w:rPr>
  </w:style>
  <w:style w:type="paragraph" w:customStyle="1" w:styleId="LLOrderedList">
    <w:name w:val="LL Ordered List"/>
    <w:basedOn w:val="Standard"/>
    <w:qFormat/>
    <w:rsid w:val="006734FE"/>
    <w:pPr>
      <w:numPr>
        <w:numId w:val="13"/>
      </w:numPr>
      <w:spacing w:before="200" w:line="312" w:lineRule="auto"/>
      <w:ind w:left="1134" w:hanging="567"/>
    </w:pPr>
    <w:rPr>
      <w:rFonts w:cstheme="minorBidi"/>
    </w:rPr>
  </w:style>
  <w:style w:type="character" w:customStyle="1" w:styleId="berschrift2Zchn">
    <w:name w:val="Überschrift 2 Zchn"/>
    <w:basedOn w:val="Absatz-Standardschriftart"/>
    <w:link w:val="berschrift2"/>
    <w:uiPriority w:val="9"/>
    <w:rsid w:val="00DF318B"/>
    <w:rPr>
      <w:rFonts w:ascii="Arial" w:hAnsi="Arial" w:cs="Arial"/>
      <w:b/>
      <w:bCs/>
      <w:lang w:eastAsia="de-DE"/>
    </w:rPr>
  </w:style>
  <w:style w:type="table" w:styleId="Tabellenraster">
    <w:name w:val="Table Grid"/>
    <w:basedOn w:val="NormaleTabelle"/>
    <w:uiPriority w:val="39"/>
    <w:rsid w:val="00DF3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sid w:val="00B20BDD"/>
    <w:rPr>
      <w:sz w:val="16"/>
      <w:szCs w:val="16"/>
    </w:rPr>
  </w:style>
  <w:style w:type="paragraph" w:styleId="Kommentartext">
    <w:name w:val="annotation text"/>
    <w:basedOn w:val="Standard"/>
    <w:link w:val="KommentartextZchn"/>
    <w:unhideWhenUsed/>
    <w:rsid w:val="00B20BDD"/>
    <w:pPr>
      <w:spacing w:after="200"/>
    </w:pPr>
    <w:rPr>
      <w:rFonts w:ascii="Century Gothic" w:hAnsi="Century Gothic" w:cstheme="minorBidi"/>
      <w:sz w:val="20"/>
      <w:szCs w:val="20"/>
    </w:rPr>
  </w:style>
  <w:style w:type="character" w:customStyle="1" w:styleId="KommentartextZchn">
    <w:name w:val="Kommentartext Zchn"/>
    <w:basedOn w:val="Absatz-Standardschriftart"/>
    <w:link w:val="Kommentartext"/>
    <w:rsid w:val="00B20BDD"/>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1C4D58"/>
    <w:pPr>
      <w:spacing w:after="0"/>
    </w:pPr>
    <w:rPr>
      <w:rFonts w:ascii="Arial" w:hAnsi="Arial" w:cs="Arial"/>
      <w:b/>
      <w:bCs/>
    </w:rPr>
  </w:style>
  <w:style w:type="character" w:customStyle="1" w:styleId="KommentarthemaZchn">
    <w:name w:val="Kommentarthema Zchn"/>
    <w:basedOn w:val="KommentartextZchn"/>
    <w:link w:val="Kommentarthema"/>
    <w:uiPriority w:val="99"/>
    <w:semiHidden/>
    <w:rsid w:val="001C4D58"/>
    <w:rPr>
      <w:rFonts w:ascii="Arial" w:hAnsi="Arial" w:cs="Arial"/>
      <w:b/>
      <w:bCs/>
      <w:sz w:val="20"/>
      <w:szCs w:val="20"/>
    </w:rPr>
  </w:style>
  <w:style w:type="paragraph" w:styleId="berarbeitung">
    <w:name w:val="Revision"/>
    <w:hidden/>
    <w:uiPriority w:val="99"/>
    <w:semiHidden/>
    <w:rsid w:val="00142F3D"/>
    <w:pPr>
      <w:spacing w:after="0" w:line="240" w:lineRule="auto"/>
    </w:pPr>
    <w:rPr>
      <w:rFonts w:ascii="Arial" w:hAnsi="Arial" w:cs="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utzAbel\Word\SharedTemplates\le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E9D9A-0A9E-48F4-B1D2-C1CB92BBA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leer1</Template>
  <TotalTime>0</TotalTime>
  <Pages>24</Pages>
  <Words>4955</Words>
  <Characters>31221</Characters>
  <Application>Microsoft Office Word</Application>
  <DocSecurity>0</DocSecurity>
  <Lines>260</Lines>
  <Paragraphs>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LUTZ ABEL_SAWI</dc:creator>
  <cp:keywords/>
  <dc:description/>
  <cp:lastModifiedBy>LUTZ ABEL_SAWI</cp:lastModifiedBy>
  <cp:revision>52</cp:revision>
  <dcterms:created xsi:type="dcterms:W3CDTF">2026-07-14T15:34:00Z</dcterms:created>
  <dcterms:modified xsi:type="dcterms:W3CDTF">2026-07-15T17:32:00Z</dcterms:modified>
</cp:coreProperties>
</file>